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1D277" w14:textId="77777777" w:rsidR="00AE5306" w:rsidRDefault="00AE5306" w:rsidP="00AE5306">
      <w:pPr>
        <w:widowControl w:val="0"/>
        <w:autoSpaceDE w:val="0"/>
        <w:autoSpaceDN w:val="0"/>
        <w:adjustRightInd w:val="0"/>
        <w:ind w:left="-284"/>
        <w:jc w:val="center"/>
        <w:rPr>
          <w:bCs/>
          <w:lang w:eastAsia="x-none"/>
        </w:rPr>
      </w:pPr>
      <w:bookmarkStart w:id="0" w:name="OLE_LINK1"/>
      <w:r>
        <w:rPr>
          <w:bCs/>
          <w:lang w:eastAsia="x-none"/>
        </w:rPr>
        <w:t>МИНИСТЕРСТВО НАУКИ И ВЫСШЕГО ОБРАЗОВАНИЯ РОССИЙСКОЙ ФЕДЕРАЦИИ</w:t>
      </w:r>
    </w:p>
    <w:p w14:paraId="68E40DF9" w14:textId="77777777" w:rsidR="00AE5306" w:rsidRDefault="00AE5306" w:rsidP="00AE5306">
      <w:pPr>
        <w:widowControl w:val="0"/>
        <w:autoSpaceDE w:val="0"/>
        <w:autoSpaceDN w:val="0"/>
        <w:adjustRightInd w:val="0"/>
        <w:ind w:left="-426"/>
        <w:jc w:val="center"/>
      </w:pPr>
      <w:r>
        <w:t>федеральное государственное автономное образовательное учреждение высшего образования</w:t>
      </w:r>
    </w:p>
    <w:p w14:paraId="0FF8F522" w14:textId="77777777" w:rsidR="00AE5306" w:rsidRDefault="00AE5306" w:rsidP="00AE5306">
      <w:pPr>
        <w:widowControl w:val="0"/>
        <w:autoSpaceDE w:val="0"/>
        <w:autoSpaceDN w:val="0"/>
        <w:adjustRightInd w:val="0"/>
        <w:ind w:left="-284"/>
        <w:jc w:val="center"/>
        <w:rPr>
          <w:bCs/>
          <w:sz w:val="20"/>
          <w:szCs w:val="20"/>
        </w:rPr>
      </w:pPr>
      <w:r>
        <w:rPr>
          <w:bCs/>
        </w:rPr>
        <w:t xml:space="preserve"> «</w:t>
      </w:r>
      <w:r>
        <w:rPr>
          <w:bCs/>
          <w:sz w:val="20"/>
          <w:szCs w:val="20"/>
        </w:rPr>
        <w:t xml:space="preserve">САНКТ-ПЕТЕРБУРГСКИЙ ГОСУДАРСТВЕННЫЙ УНИВЕРСИТЕТ </w:t>
      </w:r>
      <w:r>
        <w:rPr>
          <w:bCs/>
          <w:sz w:val="20"/>
          <w:szCs w:val="20"/>
        </w:rPr>
        <w:br/>
        <w:t>АЭРОКОСМИЧЕСКОГО ПРИБОРОСТРОЕНИЯ</w:t>
      </w:r>
      <w:bookmarkEnd w:id="0"/>
      <w:r>
        <w:rPr>
          <w:bCs/>
          <w:sz w:val="20"/>
          <w:szCs w:val="20"/>
        </w:rPr>
        <w:t>»</w:t>
      </w:r>
    </w:p>
    <w:p w14:paraId="5CE0CD80" w14:textId="77777777" w:rsidR="00AE5306" w:rsidRPr="004C3E38" w:rsidRDefault="00AE5306" w:rsidP="00AE5306">
      <w:pPr>
        <w:widowControl w:val="0"/>
        <w:autoSpaceDE w:val="0"/>
        <w:autoSpaceDN w:val="0"/>
        <w:adjustRightInd w:val="0"/>
        <w:spacing w:before="480"/>
        <w:jc w:val="center"/>
        <w:rPr>
          <w:sz w:val="20"/>
          <w:szCs w:val="20"/>
        </w:rPr>
      </w:pPr>
      <w:r w:rsidRPr="001A6610">
        <w:rPr>
          <w:sz w:val="20"/>
          <w:szCs w:val="20"/>
        </w:rPr>
        <w:t>ИНСТИТУТ НЕПРЕРЫВНОГО И ДИСТАНЦИОННОГО ОБРАЗОВАНИЯ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4"/>
      </w:tblGrid>
      <w:tr w:rsidR="00AE5306" w:rsidRPr="004C3E38" w14:paraId="2701AD91" w14:textId="77777777" w:rsidTr="003F733F">
        <w:trPr>
          <w:trHeight w:hRule="exact" w:val="1247"/>
        </w:trPr>
        <w:tc>
          <w:tcPr>
            <w:tcW w:w="9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89186" w14:textId="7B13FCAC" w:rsidR="00AE5306" w:rsidRPr="0047322E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 w:rsidRPr="004C3E38">
              <w:rPr>
                <w:sz w:val="20"/>
                <w:szCs w:val="20"/>
              </w:rPr>
              <w:t>КАФЕДРА</w:t>
            </w:r>
            <w:r w:rsidRPr="004C3E38">
              <w:t xml:space="preserve"> </w:t>
            </w:r>
            <w:r w:rsidR="0047322E">
              <w:rPr>
                <w:lang w:val="en-US"/>
              </w:rPr>
              <w:t>${department}</w:t>
            </w:r>
          </w:p>
          <w:p w14:paraId="10339C59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</w:tr>
    </w:tbl>
    <w:p w14:paraId="066C661A" w14:textId="77777777" w:rsidR="00AE5306" w:rsidRPr="004C3E38" w:rsidRDefault="00AE5306" w:rsidP="00AE5306">
      <w:pPr>
        <w:widowControl w:val="0"/>
        <w:autoSpaceDE w:val="0"/>
        <w:autoSpaceDN w:val="0"/>
        <w:adjustRightInd w:val="0"/>
      </w:pPr>
      <w:r w:rsidRPr="004C3E38">
        <w:t>ОЦЕНКА</w:t>
      </w:r>
      <w:r w:rsidRPr="004C3E38">
        <w:tab/>
      </w:r>
      <w:r w:rsidRPr="004C3E38">
        <w:tab/>
      </w:r>
      <w:r w:rsidRPr="004C3E38">
        <w:tab/>
      </w:r>
      <w:r w:rsidRPr="004C3E38">
        <w:tab/>
      </w:r>
      <w:r w:rsidRPr="004C3E38">
        <w:tab/>
      </w:r>
    </w:p>
    <w:p w14:paraId="07959F6F" w14:textId="77777777" w:rsidR="00AE5306" w:rsidRPr="004C3E38" w:rsidRDefault="00AE5306" w:rsidP="00AE5306">
      <w:pPr>
        <w:widowControl w:val="0"/>
        <w:autoSpaceDE w:val="0"/>
        <w:autoSpaceDN w:val="0"/>
        <w:adjustRightInd w:val="0"/>
        <w:spacing w:before="200" w:line="360" w:lineRule="auto"/>
      </w:pPr>
      <w:r w:rsidRPr="004C3E38">
        <w:t>ПРЕПОДАВАТЕЛЬ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AE5306" w:rsidRPr="004C3E38" w14:paraId="359105D9" w14:textId="77777777" w:rsidTr="003F733F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12120A58" w14:textId="370F513B" w:rsidR="00AE5306" w:rsidRPr="006A61A0" w:rsidRDefault="0047322E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r>
              <w:rPr>
                <w:lang w:val="en-US"/>
              </w:rPr>
              <w:t>professor</w:t>
            </w:r>
            <w:r w:rsidR="003C7EF3">
              <w:rPr>
                <w:lang w:val="en-US"/>
              </w:rPr>
              <w:t>.</w:t>
            </w:r>
            <w:r>
              <w:rPr>
                <w:lang w:val="en-US"/>
              </w:rPr>
              <w:t>title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37B1A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413689EF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6878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61F2AAD8" w14:textId="6EFB8D93" w:rsidR="00AE5306" w:rsidRPr="0047322E" w:rsidRDefault="0047322E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</w:t>
            </w:r>
            <w:r w:rsidR="003C7EF3">
              <w:rPr>
                <w:lang w:val="en-US"/>
              </w:rPr>
              <w:t>.</w:t>
            </w:r>
            <w:r>
              <w:rPr>
                <w:lang w:val="en-US"/>
              </w:rPr>
              <w:t>name}</w:t>
            </w:r>
          </w:p>
        </w:tc>
      </w:tr>
      <w:tr w:rsidR="00AE5306" w:rsidRPr="004C3E38" w14:paraId="3BE241BF" w14:textId="77777777" w:rsidTr="003F73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A2675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21B11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5165F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80106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BF3BC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2011D0B" w14:textId="70201599" w:rsidR="00AE5306" w:rsidRDefault="00AE5306" w:rsidP="00AE5306">
      <w:pPr>
        <w:pStyle w:val="BodyText"/>
      </w:pPr>
    </w:p>
    <w:p w14:paraId="121F4A60" w14:textId="77777777" w:rsidR="006A61A0" w:rsidRPr="006A61A0" w:rsidRDefault="006A61A0" w:rsidP="006A61A0">
      <w:pPr>
        <w:pStyle w:val="Caption"/>
      </w:pPr>
      <w:r w:rsidRPr="006A61A0">
        <w:t>${</w:t>
      </w:r>
      <w:r>
        <w:rPr>
          <w:lang w:val="en-US"/>
        </w:rPr>
        <w:t>caption</w:t>
      </w:r>
      <w:r w:rsidRPr="006A61A0">
        <w:t>}</w:t>
      </w:r>
    </w:p>
    <w:p w14:paraId="5574FA1C" w14:textId="77777777" w:rsidR="006A61A0" w:rsidRPr="006A61A0" w:rsidRDefault="006A61A0" w:rsidP="006A61A0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12884DD9" w14:textId="5748ECA2" w:rsidR="006A61A0" w:rsidRDefault="006A61A0" w:rsidP="00BB5BE1">
      <w:pPr>
        <w:pStyle w:val="Subtitle"/>
      </w:pPr>
      <w:r w:rsidRPr="004C3E38">
        <w:t xml:space="preserve">по дисциплине: </w:t>
      </w: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23AAF259" w14:textId="77777777" w:rsidR="006A61A0" w:rsidRPr="006A61A0" w:rsidRDefault="006A61A0" w:rsidP="006A61A0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1207FB2F" w14:textId="1F54C7F9" w:rsidR="00AE5306" w:rsidRPr="004C3E38" w:rsidRDefault="00AE5306" w:rsidP="00AE5306">
      <w:pPr>
        <w:widowControl w:val="0"/>
        <w:autoSpaceDE w:val="0"/>
        <w:autoSpaceDN w:val="0"/>
        <w:adjustRightInd w:val="0"/>
        <w:spacing w:before="400" w:line="360" w:lineRule="auto"/>
      </w:pPr>
      <w:r>
        <w:t>РАБОТУ ВЫПОЛНИЛ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302"/>
        <w:gridCol w:w="1707"/>
        <w:gridCol w:w="235"/>
        <w:gridCol w:w="2568"/>
        <w:gridCol w:w="235"/>
        <w:gridCol w:w="2592"/>
      </w:tblGrid>
      <w:tr w:rsidR="00AE5306" w:rsidRPr="004C3E38" w14:paraId="640DD130" w14:textId="77777777" w:rsidTr="003F733F">
        <w:trPr>
          <w:trHeight w:val="3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0022" w14:textId="77777777" w:rsidR="00AE5306" w:rsidRPr="000231FF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</w:pPr>
            <w:r w:rsidRPr="000231FF">
              <w:t xml:space="preserve">СТУДЕНТ </w:t>
            </w:r>
            <w:r>
              <w:t>гр</w:t>
            </w:r>
            <w:r w:rsidRPr="000231FF">
              <w:t>.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DEBD3" w14:textId="1E3EDFA4" w:rsidR="00AE5306" w:rsidRPr="001566B9" w:rsidRDefault="0047322E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r>
              <w:rPr>
                <w:lang w:val="en-US"/>
              </w:rPr>
              <w:t>author</w:t>
            </w:r>
            <w:r w:rsidR="003C7EF3">
              <w:rPr>
                <w:lang w:val="en-US"/>
              </w:rPr>
              <w:t>.</w:t>
            </w:r>
            <w:r>
              <w:rPr>
                <w:lang w:val="en-US"/>
              </w:rPr>
              <w:t>class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CBE77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3B9A3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59D53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313D6A" w14:textId="4B15D131" w:rsidR="00AE5306" w:rsidRPr="0047322E" w:rsidRDefault="0047322E" w:rsidP="003F733F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${author</w:t>
            </w:r>
            <w:r w:rsidR="003C7EF3">
              <w:rPr>
                <w:lang w:val="en-US"/>
              </w:rPr>
              <w:t>.</w:t>
            </w:r>
            <w:r>
              <w:rPr>
                <w:lang w:val="en-US"/>
              </w:rPr>
              <w:t>name}</w:t>
            </w:r>
          </w:p>
        </w:tc>
      </w:tr>
      <w:tr w:rsidR="00AE5306" w:rsidRPr="004C3E38" w14:paraId="6A00A292" w14:textId="77777777" w:rsidTr="003F733F">
        <w:trPr>
          <w:trHeight w:val="167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F1BCC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217A102B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2CAF7CB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1189A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C6992AE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vAlign w:val="center"/>
          </w:tcPr>
          <w:p w14:paraId="192CE2AC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  <w:tr w:rsidR="00AE5306" w:rsidRPr="004C3E38" w14:paraId="360BB4B4" w14:textId="77777777" w:rsidTr="003F733F">
        <w:trPr>
          <w:trHeight w:val="3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99CD2" w14:textId="77777777" w:rsidR="00AE5306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</w:p>
          <w:p w14:paraId="2FB1FFB4" w14:textId="77777777" w:rsidR="00AE5306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0"/>
                <w:szCs w:val="20"/>
              </w:rPr>
            </w:pPr>
          </w:p>
          <w:p w14:paraId="5AAB66F1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sz w:val="22"/>
                <w:szCs w:val="22"/>
              </w:rPr>
            </w:pPr>
            <w:r w:rsidRPr="004C3E38">
              <w:rPr>
                <w:sz w:val="20"/>
                <w:szCs w:val="20"/>
              </w:rPr>
              <w:t>Студенческий билет №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9217C" w14:textId="77777777" w:rsidR="00AE5306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right"/>
              <w:rPr>
                <w:sz w:val="22"/>
                <w:szCs w:val="22"/>
              </w:rPr>
            </w:pPr>
          </w:p>
          <w:p w14:paraId="19A68E81" w14:textId="0B54AA90" w:rsidR="00AE5306" w:rsidRPr="0047322E" w:rsidRDefault="0047322E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${author</w:t>
            </w:r>
            <w:r w:rsidR="003C7EF3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t>id}</w:t>
            </w:r>
          </w:p>
        </w:tc>
        <w:tc>
          <w:tcPr>
            <w:tcW w:w="2639" w:type="dxa"/>
            <w:tcBorders>
              <w:left w:val="nil"/>
              <w:right w:val="nil"/>
            </w:tcBorders>
            <w:vAlign w:val="center"/>
          </w:tcPr>
          <w:p w14:paraId="25B5B977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798D276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left w:val="nil"/>
              <w:right w:val="nil"/>
            </w:tcBorders>
            <w:vAlign w:val="center"/>
          </w:tcPr>
          <w:p w14:paraId="4CCED69A" w14:textId="77777777" w:rsidR="00AE5306" w:rsidRPr="004C3E38" w:rsidRDefault="00AE5306" w:rsidP="003F733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7A20204C" w14:textId="77777777" w:rsidR="00AE5306" w:rsidRPr="004C3E38" w:rsidRDefault="00AE5306" w:rsidP="00CE3FE0"/>
    <w:p w14:paraId="3D840BAE" w14:textId="77777777" w:rsidR="00AE5306" w:rsidRPr="004C3E38" w:rsidRDefault="00AE5306" w:rsidP="00CE3FE0"/>
    <w:p w14:paraId="6B78B3F3" w14:textId="77777777" w:rsidR="00AE5306" w:rsidRPr="004C3E38" w:rsidRDefault="00AE5306" w:rsidP="00CE3FE0"/>
    <w:p w14:paraId="27ED35F3" w14:textId="7457E1F5" w:rsidR="00AC7DF6" w:rsidRDefault="00AE5306" w:rsidP="006A61A0">
      <w:pPr>
        <w:widowControl w:val="0"/>
        <w:autoSpaceDE w:val="0"/>
        <w:autoSpaceDN w:val="0"/>
        <w:adjustRightInd w:val="0"/>
        <w:jc w:val="center"/>
        <w:rPr>
          <w:lang w:val="en-US"/>
        </w:rPr>
      </w:pPr>
      <w:r w:rsidRPr="004C3E38">
        <w:t>Санкт-Петербург</w:t>
      </w:r>
      <w:r w:rsidRPr="000231FF">
        <w:t xml:space="preserve"> </w:t>
      </w:r>
      <w:r w:rsidR="009A48A9">
        <w:rPr>
          <w:lang w:val="en-US"/>
        </w:rPr>
        <w:t>${year}</w:t>
      </w:r>
    </w:p>
    <w:p w14:paraId="6A847900" w14:textId="77777777" w:rsidR="006A61A0" w:rsidRPr="006A61A0" w:rsidRDefault="006A61A0" w:rsidP="006A61A0">
      <w:pPr>
        <w:widowControl w:val="0"/>
        <w:autoSpaceDE w:val="0"/>
        <w:autoSpaceDN w:val="0"/>
        <w:adjustRightInd w:val="0"/>
        <w:jc w:val="center"/>
        <w:rPr>
          <w:lang w:val="en-US"/>
        </w:rPr>
      </w:pPr>
    </w:p>
    <w:sectPr w:rsidR="006A61A0" w:rsidRPr="006A61A0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D546" w14:textId="77777777" w:rsidR="00852EA7" w:rsidRDefault="00852EA7">
      <w:r>
        <w:separator/>
      </w:r>
    </w:p>
  </w:endnote>
  <w:endnote w:type="continuationSeparator" w:id="0">
    <w:p w14:paraId="56584B49" w14:textId="77777777" w:rsidR="00852EA7" w:rsidRDefault="0085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552F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3E3AEE60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0564C" w14:textId="77777777" w:rsidR="00852EA7" w:rsidRDefault="00852EA7">
      <w:r>
        <w:separator/>
      </w:r>
    </w:p>
  </w:footnote>
  <w:footnote w:type="continuationSeparator" w:id="0">
    <w:p w14:paraId="2F2419D9" w14:textId="77777777" w:rsidR="00852EA7" w:rsidRDefault="00852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3B05D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BA8A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8091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5A68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22EC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04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8A1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9046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D8B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FE0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E84D3A"/>
    <w:multiLevelType w:val="hybridMultilevel"/>
    <w:tmpl w:val="7AC669E0"/>
    <w:lvl w:ilvl="0" w:tplc="18B67BCA">
      <w:start w:val="1"/>
      <w:numFmt w:val="decimal"/>
      <w:pStyle w:val="NumberedList"/>
      <w:lvlText w:val="%1."/>
      <w:lvlJc w:val="left"/>
      <w:pPr>
        <w:ind w:left="1328" w:hanging="360"/>
      </w:p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19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D94749"/>
    <w:multiLevelType w:val="multilevel"/>
    <w:tmpl w:val="C0680A4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E5156DC"/>
    <w:multiLevelType w:val="multilevel"/>
    <w:tmpl w:val="6394B3A8"/>
    <w:lvl w:ilvl="0">
      <w:start w:val="1"/>
      <w:numFmt w:val="decimal"/>
      <w:pStyle w:val="Heading1-Chapter"/>
      <w:lvlText w:val="%1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709" w:hanging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21"/>
  </w:num>
  <w:num w:numId="3">
    <w:abstractNumId w:val="14"/>
  </w:num>
  <w:num w:numId="4">
    <w:abstractNumId w:val="18"/>
  </w:num>
  <w:num w:numId="5">
    <w:abstractNumId w:val="24"/>
  </w:num>
  <w:num w:numId="6">
    <w:abstractNumId w:val="22"/>
  </w:num>
  <w:num w:numId="7">
    <w:abstractNumId w:val="25"/>
  </w:num>
  <w:num w:numId="8">
    <w:abstractNumId w:val="19"/>
  </w:num>
  <w:num w:numId="9">
    <w:abstractNumId w:val="23"/>
  </w:num>
  <w:num w:numId="10">
    <w:abstractNumId w:val="12"/>
  </w:num>
  <w:num w:numId="11">
    <w:abstractNumId w:val="10"/>
  </w:num>
  <w:num w:numId="12">
    <w:abstractNumId w:val="15"/>
  </w:num>
  <w:num w:numId="13">
    <w:abstractNumId w:val="26"/>
  </w:num>
  <w:num w:numId="14">
    <w:abstractNumId w:val="13"/>
  </w:num>
  <w:num w:numId="15">
    <w:abstractNumId w:val="20"/>
  </w:num>
  <w:num w:numId="16">
    <w:abstractNumId w:val="17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06"/>
    <w:rsid w:val="0000052B"/>
    <w:rsid w:val="00024724"/>
    <w:rsid w:val="00024DAD"/>
    <w:rsid w:val="000412A4"/>
    <w:rsid w:val="00052579"/>
    <w:rsid w:val="00055F9F"/>
    <w:rsid w:val="00075E6D"/>
    <w:rsid w:val="000836CE"/>
    <w:rsid w:val="000A52BC"/>
    <w:rsid w:val="000C3E47"/>
    <w:rsid w:val="000F5E6D"/>
    <w:rsid w:val="000F7881"/>
    <w:rsid w:val="00157E4E"/>
    <w:rsid w:val="00170639"/>
    <w:rsid w:val="0019574E"/>
    <w:rsid w:val="001A3E8A"/>
    <w:rsid w:val="001C0294"/>
    <w:rsid w:val="001C1BD4"/>
    <w:rsid w:val="001E599A"/>
    <w:rsid w:val="0020541E"/>
    <w:rsid w:val="002055CA"/>
    <w:rsid w:val="00215D96"/>
    <w:rsid w:val="0024549D"/>
    <w:rsid w:val="00262401"/>
    <w:rsid w:val="00272AD4"/>
    <w:rsid w:val="00284F28"/>
    <w:rsid w:val="00286CA2"/>
    <w:rsid w:val="002A3AC3"/>
    <w:rsid w:val="002B7569"/>
    <w:rsid w:val="002C7D5F"/>
    <w:rsid w:val="002E0D4A"/>
    <w:rsid w:val="002F0C16"/>
    <w:rsid w:val="00301810"/>
    <w:rsid w:val="00314A09"/>
    <w:rsid w:val="003169FF"/>
    <w:rsid w:val="003369F7"/>
    <w:rsid w:val="00357A46"/>
    <w:rsid w:val="003B3C15"/>
    <w:rsid w:val="003C7EF3"/>
    <w:rsid w:val="004123AE"/>
    <w:rsid w:val="00424623"/>
    <w:rsid w:val="00463021"/>
    <w:rsid w:val="00466B3B"/>
    <w:rsid w:val="0047322E"/>
    <w:rsid w:val="00474D6E"/>
    <w:rsid w:val="00474DF8"/>
    <w:rsid w:val="00480E86"/>
    <w:rsid w:val="004851C1"/>
    <w:rsid w:val="004922B9"/>
    <w:rsid w:val="004A2A6A"/>
    <w:rsid w:val="004C1888"/>
    <w:rsid w:val="004F4646"/>
    <w:rsid w:val="005154A1"/>
    <w:rsid w:val="00516C32"/>
    <w:rsid w:val="005229F7"/>
    <w:rsid w:val="00541AC4"/>
    <w:rsid w:val="00543D48"/>
    <w:rsid w:val="00564DC3"/>
    <w:rsid w:val="00566D8E"/>
    <w:rsid w:val="0057085A"/>
    <w:rsid w:val="0059016A"/>
    <w:rsid w:val="00595A91"/>
    <w:rsid w:val="005D7494"/>
    <w:rsid w:val="006126E2"/>
    <w:rsid w:val="00641B21"/>
    <w:rsid w:val="00646CAA"/>
    <w:rsid w:val="006549D5"/>
    <w:rsid w:val="006A61A0"/>
    <w:rsid w:val="006B60C6"/>
    <w:rsid w:val="0072448E"/>
    <w:rsid w:val="00763E4E"/>
    <w:rsid w:val="00792D47"/>
    <w:rsid w:val="007F307D"/>
    <w:rsid w:val="007F36E5"/>
    <w:rsid w:val="0080035E"/>
    <w:rsid w:val="008401A2"/>
    <w:rsid w:val="00852EA7"/>
    <w:rsid w:val="0085396D"/>
    <w:rsid w:val="00853B87"/>
    <w:rsid w:val="0088041B"/>
    <w:rsid w:val="00892ECF"/>
    <w:rsid w:val="008D7C81"/>
    <w:rsid w:val="008E37AE"/>
    <w:rsid w:val="00915862"/>
    <w:rsid w:val="009A48A9"/>
    <w:rsid w:val="009B2E53"/>
    <w:rsid w:val="00A5614B"/>
    <w:rsid w:val="00A80037"/>
    <w:rsid w:val="00A93561"/>
    <w:rsid w:val="00A95682"/>
    <w:rsid w:val="00AC7DF6"/>
    <w:rsid w:val="00AE5306"/>
    <w:rsid w:val="00AF5B01"/>
    <w:rsid w:val="00B073E2"/>
    <w:rsid w:val="00B15AA5"/>
    <w:rsid w:val="00B30CCE"/>
    <w:rsid w:val="00B6512E"/>
    <w:rsid w:val="00B7695C"/>
    <w:rsid w:val="00B86483"/>
    <w:rsid w:val="00B94AE7"/>
    <w:rsid w:val="00B95B60"/>
    <w:rsid w:val="00BA1CF8"/>
    <w:rsid w:val="00BA388B"/>
    <w:rsid w:val="00BB5BE1"/>
    <w:rsid w:val="00BC6930"/>
    <w:rsid w:val="00BD3647"/>
    <w:rsid w:val="00C215DE"/>
    <w:rsid w:val="00C26003"/>
    <w:rsid w:val="00C46D42"/>
    <w:rsid w:val="00C61FB0"/>
    <w:rsid w:val="00C65B7C"/>
    <w:rsid w:val="00C73527"/>
    <w:rsid w:val="00C96EE1"/>
    <w:rsid w:val="00CB392F"/>
    <w:rsid w:val="00CE3FE0"/>
    <w:rsid w:val="00CF7FED"/>
    <w:rsid w:val="00D3328A"/>
    <w:rsid w:val="00D56BB8"/>
    <w:rsid w:val="00D66F4E"/>
    <w:rsid w:val="00D7785B"/>
    <w:rsid w:val="00DB2749"/>
    <w:rsid w:val="00DB3EE1"/>
    <w:rsid w:val="00DB46D6"/>
    <w:rsid w:val="00DD4983"/>
    <w:rsid w:val="00E33A9E"/>
    <w:rsid w:val="00E97941"/>
    <w:rsid w:val="00ED4CB0"/>
    <w:rsid w:val="00EE097E"/>
    <w:rsid w:val="00EF7BC3"/>
    <w:rsid w:val="00F01424"/>
    <w:rsid w:val="00F1591F"/>
    <w:rsid w:val="00F45802"/>
    <w:rsid w:val="00F47D36"/>
    <w:rsid w:val="00F910F5"/>
    <w:rsid w:val="00F95D76"/>
    <w:rsid w:val="00FB76E0"/>
    <w:rsid w:val="00FD464E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C96404"/>
  <w15:chartTrackingRefBased/>
  <w15:docId w15:val="{66779739-9106-4544-A466-CC97E528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306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0F5E6D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"/>
    <w:next w:val="BodyText"/>
    <w:link w:val="Heading2Char"/>
    <w:qFormat/>
    <w:rsid w:val="00E97941"/>
    <w:pPr>
      <w:keepNext/>
      <w:keepLines/>
      <w:pageBreakBefore w:val="0"/>
      <w:numPr>
        <w:ilvl w:val="1"/>
        <w:numId w:val="7"/>
      </w:numPr>
      <w:tabs>
        <w:tab w:val="clear" w:pos="1134"/>
        <w:tab w:val="left" w:pos="1418"/>
      </w:tabs>
      <w:ind w:firstLine="0"/>
      <w:jc w:val="left"/>
      <w:outlineLvl w:val="1"/>
    </w:pPr>
    <w:rPr>
      <w:caps w:val="0"/>
      <w:sz w:val="28"/>
    </w:rPr>
  </w:style>
  <w:style w:type="paragraph" w:styleId="Heading3">
    <w:name w:val="heading 3"/>
    <w:basedOn w:val="Normal"/>
    <w:next w:val="BodyText"/>
    <w:link w:val="Heading3Char"/>
    <w:qFormat/>
    <w:rsid w:val="009B2E53"/>
    <w:pPr>
      <w:keepNext/>
      <w:numPr>
        <w:ilvl w:val="2"/>
        <w:numId w:val="7"/>
      </w:numPr>
      <w:tabs>
        <w:tab w:val="left" w:pos="1418"/>
      </w:tabs>
      <w:spacing w:before="120" w:line="360" w:lineRule="auto"/>
      <w:ind w:firstLine="0"/>
      <w:jc w:val="both"/>
      <w:outlineLvl w:val="2"/>
    </w:pPr>
    <w:rPr>
      <w:b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46D6"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A3E8A"/>
    <w:pPr>
      <w:numPr>
        <w:ilvl w:val="4"/>
        <w:numId w:val="2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46D6"/>
    <w:pPr>
      <w:numPr>
        <w:ilvl w:val="5"/>
        <w:numId w:val="2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46D6"/>
    <w:pPr>
      <w:numPr>
        <w:ilvl w:val="6"/>
        <w:numId w:val="2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46D6"/>
    <w:pPr>
      <w:numPr>
        <w:ilvl w:val="7"/>
        <w:numId w:val="2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46D6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9B2E53"/>
    <w:rPr>
      <w:b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AE5306"/>
    <w:pPr>
      <w:keepNext/>
      <w:widowControl w:val="0"/>
      <w:autoSpaceDE w:val="0"/>
      <w:autoSpaceDN w:val="0"/>
      <w:adjustRightInd w:val="0"/>
      <w:spacing w:before="720" w:after="720"/>
      <w:jc w:val="center"/>
      <w:outlineLvl w:val="0"/>
    </w:pPr>
    <w:rPr>
      <w:bCs/>
      <w:caps/>
      <w:sz w:val="32"/>
      <w:szCs w:val="32"/>
    </w:rPr>
  </w:style>
  <w:style w:type="character" w:customStyle="1" w:styleId="TitleChar">
    <w:name w:val="Title Char"/>
    <w:link w:val="Title"/>
    <w:locked/>
    <w:rsid w:val="00AE5306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a">
    <w:name w:val="График"/>
    <w:basedOn w:val="Normal"/>
    <w:next w:val="a0"/>
    <w:rsid w:val="00BA1CF8"/>
    <w:pPr>
      <w:keepNext/>
      <w:jc w:val="center"/>
    </w:pPr>
  </w:style>
  <w:style w:type="character" w:customStyle="1" w:styleId="Heading1Char">
    <w:name w:val="Heading 1 Char"/>
    <w:link w:val="Heading1"/>
    <w:uiPriority w:val="9"/>
    <w:rsid w:val="000F5E6D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E97941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a0">
    <w:name w:val="Подпись к графику"/>
    <w:basedOn w:val="a"/>
    <w:next w:val="BodyText"/>
    <w:rsid w:val="00B073E2"/>
    <w:pPr>
      <w:keepNext w:val="0"/>
      <w:spacing w:after="120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semiHidden/>
    <w:rsid w:val="001A3E8A"/>
    <w:rPr>
      <w:rFonts w:ascii="Calibri" w:hAnsi="Calibri"/>
      <w:b/>
      <w:bCs/>
      <w:i/>
      <w:iCs/>
      <w:sz w:val="26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semiHidden/>
    <w:rsid w:val="00DB46D6"/>
    <w:rPr>
      <w:rFonts w:ascii="Calibri" w:hAnsi="Calibri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semiHidden/>
    <w:rsid w:val="00DB46D6"/>
    <w:rPr>
      <w:rFonts w:ascii="Calibri" w:hAnsi="Calibri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sid w:val="00DB46D6"/>
    <w:rPr>
      <w:rFonts w:ascii="Calibri" w:hAnsi="Calibri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DB46D6"/>
    <w:rPr>
      <w:rFonts w:ascii="Calibri" w:hAnsi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DB46D6"/>
    <w:rPr>
      <w:rFonts w:ascii="Calibri Light" w:hAnsi="Calibri Light"/>
      <w:sz w:val="22"/>
      <w:szCs w:val="22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88041B"/>
    <w:pPr>
      <w:numPr>
        <w:numId w:val="5"/>
      </w:numPr>
      <w:tabs>
        <w:tab w:val="left" w:pos="1134"/>
      </w:tabs>
      <w:ind w:left="0" w:firstLine="709"/>
    </w:pPr>
  </w:style>
  <w:style w:type="paragraph" w:customStyle="1" w:styleId="NumberedList">
    <w:name w:val="Numbered List"/>
    <w:basedOn w:val="BulletList"/>
    <w:qFormat/>
    <w:rsid w:val="007F36E5"/>
    <w:pPr>
      <w:numPr>
        <w:numId w:val="4"/>
      </w:numPr>
      <w:ind w:left="0"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9B2E53"/>
    <w:pPr>
      <w:keepNext/>
      <w:numPr>
        <w:numId w:val="7"/>
      </w:numPr>
      <w:ind w:firstLine="0"/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B073E2"/>
    <w:pPr>
      <w:numPr>
        <w:ilvl w:val="0"/>
        <w:numId w:val="0"/>
      </w:numPr>
      <w:ind w:left="709"/>
    </w:pPr>
    <w:rPr>
      <w:lang w:val="en-US"/>
    </w:r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/>
    </w:p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47322E"/>
    <w:pPr>
      <w:widowControl w:val="0"/>
      <w:autoSpaceDE w:val="0"/>
      <w:autoSpaceDN w:val="0"/>
      <w:adjustRightInd w:val="0"/>
      <w:spacing w:before="300"/>
      <w:jc w:val="center"/>
    </w:pPr>
    <w:rPr>
      <w:caps/>
      <w:szCs w:val="28"/>
    </w:rPr>
  </w:style>
  <w:style w:type="paragraph" w:styleId="Subtitle">
    <w:name w:val="Subtitle"/>
    <w:basedOn w:val="Normal"/>
    <w:next w:val="Normal"/>
    <w:link w:val="SubtitleChar"/>
    <w:qFormat/>
    <w:rsid w:val="006126E2"/>
    <w:pPr>
      <w:widowControl w:val="0"/>
      <w:autoSpaceDE w:val="0"/>
      <w:autoSpaceDN w:val="0"/>
      <w:adjustRightInd w:val="0"/>
      <w:spacing w:before="100" w:beforeAutospacing="1"/>
      <w:jc w:val="center"/>
    </w:pPr>
  </w:style>
  <w:style w:type="character" w:customStyle="1" w:styleId="SubtitleChar">
    <w:name w:val="Subtitle Char"/>
    <w:basedOn w:val="DefaultParagraphFont"/>
    <w:link w:val="Subtitle"/>
    <w:rsid w:val="006126E2"/>
    <w:rPr>
      <w:sz w:val="24"/>
      <w:szCs w:val="24"/>
    </w:rPr>
  </w:style>
  <w:style w:type="paragraph" w:styleId="TableofFigures">
    <w:name w:val="table of figures"/>
    <w:basedOn w:val="Normal"/>
    <w:next w:val="Normal"/>
    <w:rsid w:val="006A6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es\Documents\Custom%20Office%20Templates\GOST-7.3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GOST-7.32.dotm</Template>
  <TotalTime>23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Hares</dc:creator>
  <cp:keywords/>
  <dc:description/>
  <cp:lastModifiedBy>Peter Zaitcev</cp:lastModifiedBy>
  <cp:revision>11</cp:revision>
  <cp:lastPrinted>2025-01-27T10:43:00Z</cp:lastPrinted>
  <dcterms:created xsi:type="dcterms:W3CDTF">2025-06-24T22:35:00Z</dcterms:created>
  <dcterms:modified xsi:type="dcterms:W3CDTF">2025-06-25T19:57:00Z</dcterms:modified>
  <cp:category>Z3431</cp:category>
</cp:coreProperties>
</file>