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92C6" w14:textId="5F9774D8" w:rsidR="008401A2" w:rsidRDefault="008401A2" w:rsidP="00BA388B">
      <w:pPr>
        <w:pStyle w:val="Heading1-Contents"/>
      </w:pPr>
      <w:bookmarkStart w:id="0" w:name="_Toc188011998"/>
      <w:bookmarkStart w:id="1" w:name="_Toc188025379"/>
      <w:bookmarkStart w:id="2" w:name="_Toc188025633"/>
      <w:r>
        <w:t>Содержание</w:t>
      </w:r>
      <w:bookmarkEnd w:id="0"/>
      <w:bookmarkEnd w:id="1"/>
      <w:bookmarkEnd w:id="2"/>
    </w:p>
    <w:p w14:paraId="6BCE8672" w14:textId="789FFB2B" w:rsidR="006126E2" w:rsidRDefault="00FB76E0">
      <w:pPr>
        <w:pStyle w:val="TOC1"/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>
        <w:fldChar w:fldCharType="begin"/>
      </w:r>
      <w:r w:rsidRPr="00FB76E0">
        <w:rPr>
          <w:lang w:val="ru-RU"/>
        </w:rPr>
        <w:instrText xml:space="preserve"> </w:instrText>
      </w:r>
      <w:r>
        <w:instrText>TOC</w:instrText>
      </w:r>
      <w:r w:rsidRPr="00FB76E0">
        <w:rPr>
          <w:lang w:val="ru-RU"/>
        </w:rPr>
        <w:instrText xml:space="preserve"> \</w:instrText>
      </w:r>
      <w:r>
        <w:instrText>t</w:instrText>
      </w:r>
      <w:r w:rsidRPr="00FB76E0">
        <w:rPr>
          <w:lang w:val="ru-RU"/>
        </w:rPr>
        <w:instrText xml:space="preserve"> "</w:instrText>
      </w:r>
      <w:r>
        <w:instrText>Heading</w:instrText>
      </w:r>
      <w:r w:rsidRPr="00FB76E0">
        <w:rPr>
          <w:lang w:val="ru-RU"/>
        </w:rPr>
        <w:instrText xml:space="preserve"> 1;1;</w:instrText>
      </w:r>
      <w:r>
        <w:instrText>Heading</w:instrText>
      </w:r>
      <w:r w:rsidRPr="00FB76E0">
        <w:rPr>
          <w:lang w:val="ru-RU"/>
        </w:rPr>
        <w:instrText xml:space="preserve"> 2;2;</w:instrText>
      </w:r>
      <w:r>
        <w:instrText>Heading</w:instrText>
      </w:r>
      <w:r w:rsidRPr="00FB76E0">
        <w:rPr>
          <w:lang w:val="ru-RU"/>
        </w:rPr>
        <w:instrText xml:space="preserve"> 1 - </w:instrText>
      </w:r>
      <w:r>
        <w:instrText>Structural</w:instrText>
      </w:r>
      <w:r w:rsidRPr="00FB76E0">
        <w:rPr>
          <w:lang w:val="ru-RU"/>
        </w:rPr>
        <w:instrText xml:space="preserve"> </w:instrText>
      </w:r>
      <w:r>
        <w:instrText>Element</w:instrText>
      </w:r>
      <w:r w:rsidRPr="00FB76E0">
        <w:rPr>
          <w:lang w:val="ru-RU"/>
        </w:rPr>
        <w:instrText>;1;</w:instrText>
      </w:r>
      <w:r>
        <w:instrText>Heading</w:instrText>
      </w:r>
      <w:r w:rsidRPr="00FB76E0">
        <w:rPr>
          <w:lang w:val="ru-RU"/>
        </w:rPr>
        <w:instrText xml:space="preserve"> 1 - </w:instrText>
      </w:r>
      <w:r>
        <w:instrText>Chapter</w:instrText>
      </w:r>
      <w:r w:rsidRPr="00FB76E0">
        <w:rPr>
          <w:lang w:val="ru-RU"/>
        </w:rPr>
        <w:instrText xml:space="preserve">;1" </w:instrText>
      </w:r>
      <w:r>
        <w:fldChar w:fldCharType="separate"/>
      </w:r>
      <w:r w:rsidR="006126E2" w:rsidRPr="00E5609D">
        <w:rPr>
          <w:noProof/>
          <w:lang w:val="ru-RU"/>
        </w:rPr>
        <w:t>Введение</w:t>
      </w:r>
      <w:r w:rsidR="006126E2" w:rsidRPr="00E5609D">
        <w:rPr>
          <w:noProof/>
          <w:lang w:val="ru-RU"/>
        </w:rPr>
        <w:tab/>
      </w:r>
      <w:r w:rsidR="006126E2">
        <w:rPr>
          <w:noProof/>
        </w:rPr>
        <w:fldChar w:fldCharType="begin"/>
      </w:r>
      <w:r w:rsidR="006126E2" w:rsidRPr="00E5609D">
        <w:rPr>
          <w:noProof/>
          <w:lang w:val="ru-RU"/>
        </w:rPr>
        <w:instrText xml:space="preserve"> </w:instrText>
      </w:r>
      <w:r w:rsidR="006126E2">
        <w:rPr>
          <w:noProof/>
        </w:rPr>
        <w:instrText>PAGEREF</w:instrText>
      </w:r>
      <w:r w:rsidR="006126E2" w:rsidRPr="00E5609D">
        <w:rPr>
          <w:noProof/>
          <w:lang w:val="ru-RU"/>
        </w:rPr>
        <w:instrText xml:space="preserve"> _</w:instrText>
      </w:r>
      <w:r w:rsidR="006126E2">
        <w:rPr>
          <w:noProof/>
        </w:rPr>
        <w:instrText>Toc</w:instrText>
      </w:r>
      <w:r w:rsidR="006126E2" w:rsidRPr="00E5609D">
        <w:rPr>
          <w:noProof/>
          <w:lang w:val="ru-RU"/>
        </w:rPr>
        <w:instrText>201446640 \</w:instrText>
      </w:r>
      <w:r w:rsidR="006126E2">
        <w:rPr>
          <w:noProof/>
        </w:rPr>
        <w:instrText>h</w:instrText>
      </w:r>
      <w:r w:rsidR="006126E2" w:rsidRPr="00E5609D">
        <w:rPr>
          <w:noProof/>
          <w:lang w:val="ru-RU"/>
        </w:rPr>
        <w:instrText xml:space="preserve"> </w:instrText>
      </w:r>
      <w:r w:rsidR="006126E2">
        <w:rPr>
          <w:noProof/>
        </w:rPr>
      </w:r>
      <w:r w:rsidR="006126E2">
        <w:rPr>
          <w:noProof/>
        </w:rPr>
        <w:fldChar w:fldCharType="separate"/>
      </w:r>
      <w:r w:rsidR="006126E2" w:rsidRPr="00E5609D">
        <w:rPr>
          <w:noProof/>
          <w:lang w:val="ru-RU"/>
        </w:rPr>
        <w:t>3</w:t>
      </w:r>
      <w:r w:rsidR="006126E2">
        <w:rPr>
          <w:noProof/>
        </w:rPr>
        <w:fldChar w:fldCharType="end"/>
      </w:r>
    </w:p>
    <w:p w14:paraId="6D08C2CA" w14:textId="7A3C812B" w:rsidR="006126E2" w:rsidRDefault="006126E2">
      <w:pPr>
        <w:pStyle w:val="TOC1"/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 w:rsidRPr="00E5609D">
        <w:rPr>
          <w:noProof/>
          <w:lang w:val="ru-RU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</w:t>
      </w:r>
      <w:r>
        <w:rPr>
          <w:rFonts w:asciiTheme="minorHAnsi" w:eastAsiaTheme="minorEastAsia" w:hAnsiTheme="minorHAnsi" w:cstheme="minorBidi"/>
          <w:noProof/>
          <w:sz w:val="22"/>
          <w:lang w:val="ru-RU" w:eastAsia="ru-RU"/>
        </w:rPr>
        <w:tab/>
      </w:r>
      <w:r w:rsidRPr="00E5609D">
        <w:rPr>
          <w:noProof/>
          <w:lang w:val="ru-RU"/>
        </w:rPr>
        <w:t>Глава 1</w:t>
      </w:r>
      <w:r w:rsidRPr="00E5609D">
        <w:rPr>
          <w:noProof/>
          <w:lang w:val="ru-RU"/>
        </w:rPr>
        <w:tab/>
      </w:r>
      <w:r>
        <w:rPr>
          <w:noProof/>
        </w:rPr>
        <w:fldChar w:fldCharType="begin"/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E5609D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E5609D">
        <w:rPr>
          <w:noProof/>
          <w:lang w:val="ru-RU"/>
        </w:rPr>
        <w:instrText>201446641 \</w:instrText>
      </w:r>
      <w:r>
        <w:rPr>
          <w:noProof/>
        </w:rPr>
        <w:instrText>h</w:instrText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E5609D">
        <w:rPr>
          <w:noProof/>
          <w:lang w:val="ru-RU"/>
        </w:rPr>
        <w:t>4</w:t>
      </w:r>
      <w:r>
        <w:rPr>
          <w:noProof/>
        </w:rPr>
        <w:fldChar w:fldCharType="end"/>
      </w:r>
    </w:p>
    <w:p w14:paraId="0425B77F" w14:textId="2CAED8A5" w:rsidR="006126E2" w:rsidRDefault="006126E2">
      <w:pPr>
        <w:pStyle w:val="TOC1"/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 w:rsidRPr="00E5609D">
        <w:rPr>
          <w:noProof/>
          <w:lang w:val="ru-RU"/>
        </w:rPr>
        <w:t>Заключение</w:t>
      </w:r>
      <w:r w:rsidRPr="00E5609D">
        <w:rPr>
          <w:noProof/>
          <w:lang w:val="ru-RU"/>
        </w:rPr>
        <w:tab/>
      </w:r>
      <w:r>
        <w:rPr>
          <w:noProof/>
        </w:rPr>
        <w:fldChar w:fldCharType="begin"/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E5609D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E5609D">
        <w:rPr>
          <w:noProof/>
          <w:lang w:val="ru-RU"/>
        </w:rPr>
        <w:instrText>201446642 \</w:instrText>
      </w:r>
      <w:r>
        <w:rPr>
          <w:noProof/>
        </w:rPr>
        <w:instrText>h</w:instrText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E5609D">
        <w:rPr>
          <w:noProof/>
          <w:lang w:val="ru-RU"/>
        </w:rPr>
        <w:t>5</w:t>
      </w:r>
      <w:r>
        <w:rPr>
          <w:noProof/>
        </w:rPr>
        <w:fldChar w:fldCharType="end"/>
      </w:r>
    </w:p>
    <w:p w14:paraId="35FD3D35" w14:textId="2865D57C" w:rsidR="006126E2" w:rsidRDefault="006126E2">
      <w:pPr>
        <w:pStyle w:val="TOC1"/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 w:rsidRPr="00E5609D">
        <w:rPr>
          <w:noProof/>
          <w:lang w:val="ru-RU"/>
        </w:rPr>
        <w:t>Список использованных источников</w:t>
      </w:r>
      <w:r w:rsidRPr="00E5609D">
        <w:rPr>
          <w:noProof/>
          <w:lang w:val="ru-RU"/>
        </w:rPr>
        <w:tab/>
      </w:r>
      <w:r>
        <w:rPr>
          <w:noProof/>
        </w:rPr>
        <w:fldChar w:fldCharType="begin"/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E5609D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E5609D">
        <w:rPr>
          <w:noProof/>
          <w:lang w:val="ru-RU"/>
        </w:rPr>
        <w:instrText>201446643 \</w:instrText>
      </w:r>
      <w:r>
        <w:rPr>
          <w:noProof/>
        </w:rPr>
        <w:instrText>h</w:instrText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E5609D">
        <w:rPr>
          <w:noProof/>
          <w:lang w:val="ru-RU"/>
        </w:rPr>
        <w:t>6</w:t>
      </w:r>
      <w:r>
        <w:rPr>
          <w:noProof/>
        </w:rPr>
        <w:fldChar w:fldCharType="end"/>
      </w:r>
    </w:p>
    <w:p w14:paraId="4F21EB53" w14:textId="236122F2" w:rsidR="006126E2" w:rsidRDefault="006126E2">
      <w:pPr>
        <w:pStyle w:val="TOC1"/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 w:rsidRPr="00E5609D">
        <w:rPr>
          <w:noProof/>
          <w:lang w:val="ru-RU"/>
        </w:rPr>
        <w:t>Приложение 1 Исходный код проекта</w:t>
      </w:r>
      <w:r w:rsidRPr="00E5609D">
        <w:rPr>
          <w:noProof/>
          <w:lang w:val="ru-RU"/>
        </w:rPr>
        <w:tab/>
      </w:r>
      <w:r>
        <w:rPr>
          <w:noProof/>
        </w:rPr>
        <w:fldChar w:fldCharType="begin"/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E5609D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E5609D">
        <w:rPr>
          <w:noProof/>
          <w:lang w:val="ru-RU"/>
        </w:rPr>
        <w:instrText>201446644 \</w:instrText>
      </w:r>
      <w:r>
        <w:rPr>
          <w:noProof/>
        </w:rPr>
        <w:instrText>h</w:instrText>
      </w:r>
      <w:r w:rsidRPr="00E5609D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E5609D">
        <w:rPr>
          <w:noProof/>
          <w:lang w:val="ru-RU"/>
        </w:rPr>
        <w:t>7</w:t>
      </w:r>
      <w:r>
        <w:rPr>
          <w:noProof/>
        </w:rPr>
        <w:fldChar w:fldCharType="end"/>
      </w:r>
    </w:p>
    <w:p w14:paraId="634DBD85" w14:textId="62830277" w:rsidR="006126E2" w:rsidRDefault="006126E2">
      <w:pPr>
        <w:pStyle w:val="TOC1"/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 w:rsidRPr="006126E2">
        <w:rPr>
          <w:noProof/>
          <w:lang w:val="ru-RU"/>
        </w:rPr>
        <w:t xml:space="preserve">Приложение 2 Лицензия </w:t>
      </w:r>
      <w:r w:rsidRPr="00DC2A59">
        <w:rPr>
          <w:noProof/>
        </w:rPr>
        <w:t>BSD</w:t>
      </w:r>
      <w:r w:rsidRPr="006126E2">
        <w:rPr>
          <w:noProof/>
          <w:lang w:val="ru-RU"/>
        </w:rPr>
        <w:t xml:space="preserve"> 2-</w:t>
      </w:r>
      <w:r w:rsidRPr="00DC2A59">
        <w:rPr>
          <w:noProof/>
        </w:rPr>
        <w:t>Clause</w:t>
      </w:r>
      <w:r w:rsidRPr="006126E2">
        <w:rPr>
          <w:noProof/>
          <w:lang w:val="ru-RU"/>
        </w:rPr>
        <w:t xml:space="preserve"> </w:t>
      </w:r>
      <w:r w:rsidRPr="00DC2A59">
        <w:rPr>
          <w:noProof/>
        </w:rPr>
        <w:t>License</w:t>
      </w:r>
      <w:r w:rsidRPr="006126E2">
        <w:rPr>
          <w:noProof/>
          <w:lang w:val="ru-RU"/>
        </w:rPr>
        <w:tab/>
      </w:r>
      <w:r>
        <w:rPr>
          <w:noProof/>
        </w:rPr>
        <w:fldChar w:fldCharType="begin"/>
      </w:r>
      <w:r w:rsidRPr="006126E2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6126E2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6126E2">
        <w:rPr>
          <w:noProof/>
          <w:lang w:val="ru-RU"/>
        </w:rPr>
        <w:instrText>201446645 \</w:instrText>
      </w:r>
      <w:r>
        <w:rPr>
          <w:noProof/>
        </w:rPr>
        <w:instrText>h</w:instrText>
      </w:r>
      <w:r w:rsidRPr="006126E2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6126E2">
        <w:rPr>
          <w:noProof/>
          <w:lang w:val="ru-RU"/>
        </w:rPr>
        <w:t>8</w:t>
      </w:r>
      <w:r>
        <w:rPr>
          <w:noProof/>
        </w:rPr>
        <w:fldChar w:fldCharType="end"/>
      </w:r>
    </w:p>
    <w:p w14:paraId="1D212C41" w14:textId="386C8683" w:rsidR="000F7881" w:rsidRPr="00E5609D" w:rsidRDefault="00FB76E0" w:rsidP="000F7881">
      <w:pPr>
        <w:pStyle w:val="BodyText"/>
        <w:rPr>
          <w:lang w:val="en-US"/>
        </w:rPr>
      </w:pPr>
      <w:r>
        <w:rPr>
          <w:szCs w:val="22"/>
          <w:lang w:val="en-US"/>
        </w:rPr>
        <w:fldChar w:fldCharType="end"/>
      </w:r>
    </w:p>
    <w:p w14:paraId="2016AE20" w14:textId="77777777" w:rsidR="00AC7DF6" w:rsidRPr="00AC7DF6" w:rsidRDefault="00AC7DF6" w:rsidP="00AC7DF6">
      <w:pPr>
        <w:pStyle w:val="Codeblock"/>
        <w:rPr>
          <w:lang w:val="en-US"/>
        </w:rPr>
      </w:pPr>
    </w:p>
    <w:sectPr w:rsidR="00AC7DF6" w:rsidRPr="00AC7DF6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7EF6" w14:textId="77777777" w:rsidR="00E42C70" w:rsidRDefault="00E42C70">
      <w:pPr>
        <w:spacing w:line="240" w:lineRule="auto"/>
      </w:pPr>
      <w:r>
        <w:separator/>
      </w:r>
    </w:p>
  </w:endnote>
  <w:endnote w:type="continuationSeparator" w:id="0">
    <w:p w14:paraId="3C564AE8" w14:textId="77777777" w:rsidR="00E42C70" w:rsidRDefault="00E42C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97AF0" w14:textId="77777777" w:rsidR="00E42C70" w:rsidRDefault="00E42C70">
      <w:pPr>
        <w:spacing w:line="240" w:lineRule="auto"/>
      </w:pPr>
      <w:r>
        <w:separator/>
      </w:r>
    </w:p>
  </w:footnote>
  <w:footnote w:type="continuationSeparator" w:id="0">
    <w:p w14:paraId="41793F0F" w14:textId="77777777" w:rsidR="00E42C70" w:rsidRDefault="00E42C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5ADA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C5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1AF2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9CEB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4439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B2CB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DC41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EC55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8B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304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BE84D3A"/>
    <w:multiLevelType w:val="hybridMultilevel"/>
    <w:tmpl w:val="7AC669E0"/>
    <w:lvl w:ilvl="0" w:tplc="18B67BCA">
      <w:start w:val="1"/>
      <w:numFmt w:val="decimal"/>
      <w:pStyle w:val="NumberedList"/>
      <w:lvlText w:val="%1."/>
      <w:lvlJc w:val="left"/>
      <w:pPr>
        <w:ind w:left="1328" w:hanging="360"/>
      </w:p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19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D94749"/>
    <w:multiLevelType w:val="multilevel"/>
    <w:tmpl w:val="C0680A4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E5156DC"/>
    <w:multiLevelType w:val="multilevel"/>
    <w:tmpl w:val="6394B3A8"/>
    <w:lvl w:ilvl="0">
      <w:start w:val="1"/>
      <w:numFmt w:val="decimal"/>
      <w:pStyle w:val="Heading1-Chapter"/>
      <w:lvlText w:val="%1"/>
      <w:lvlJc w:val="left"/>
      <w:pPr>
        <w:tabs>
          <w:tab w:val="num" w:pos="1134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21"/>
  </w:num>
  <w:num w:numId="3">
    <w:abstractNumId w:val="14"/>
  </w:num>
  <w:num w:numId="4">
    <w:abstractNumId w:val="18"/>
  </w:num>
  <w:num w:numId="5">
    <w:abstractNumId w:val="24"/>
  </w:num>
  <w:num w:numId="6">
    <w:abstractNumId w:val="22"/>
  </w:num>
  <w:num w:numId="7">
    <w:abstractNumId w:val="25"/>
  </w:num>
  <w:num w:numId="8">
    <w:abstractNumId w:val="19"/>
  </w:num>
  <w:num w:numId="9">
    <w:abstractNumId w:val="23"/>
  </w:num>
  <w:num w:numId="10">
    <w:abstractNumId w:val="12"/>
  </w:num>
  <w:num w:numId="11">
    <w:abstractNumId w:val="10"/>
  </w:num>
  <w:num w:numId="12">
    <w:abstractNumId w:val="15"/>
  </w:num>
  <w:num w:numId="13">
    <w:abstractNumId w:val="26"/>
  </w:num>
  <w:num w:numId="14">
    <w:abstractNumId w:val="13"/>
  </w:num>
  <w:num w:numId="15">
    <w:abstractNumId w:val="20"/>
  </w:num>
  <w:num w:numId="16">
    <w:abstractNumId w:val="17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24724"/>
    <w:rsid w:val="00024DAD"/>
    <w:rsid w:val="000412A4"/>
    <w:rsid w:val="00052579"/>
    <w:rsid w:val="00055F9F"/>
    <w:rsid w:val="00075E6D"/>
    <w:rsid w:val="000836CE"/>
    <w:rsid w:val="000A52BC"/>
    <w:rsid w:val="000C3E47"/>
    <w:rsid w:val="000F5E6D"/>
    <w:rsid w:val="000F7881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4549D"/>
    <w:rsid w:val="00262401"/>
    <w:rsid w:val="00272AD4"/>
    <w:rsid w:val="00284F28"/>
    <w:rsid w:val="00286CA2"/>
    <w:rsid w:val="002A3AC3"/>
    <w:rsid w:val="002B7569"/>
    <w:rsid w:val="002C7D5F"/>
    <w:rsid w:val="002E0D4A"/>
    <w:rsid w:val="002F0C16"/>
    <w:rsid w:val="00301810"/>
    <w:rsid w:val="00314A09"/>
    <w:rsid w:val="003169FF"/>
    <w:rsid w:val="003369F7"/>
    <w:rsid w:val="00357A46"/>
    <w:rsid w:val="003B3C15"/>
    <w:rsid w:val="004123AE"/>
    <w:rsid w:val="00424623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126E2"/>
    <w:rsid w:val="00646CAA"/>
    <w:rsid w:val="00652011"/>
    <w:rsid w:val="0068635A"/>
    <w:rsid w:val="006B60C6"/>
    <w:rsid w:val="0072448E"/>
    <w:rsid w:val="00763E4E"/>
    <w:rsid w:val="00792D47"/>
    <w:rsid w:val="007F307D"/>
    <w:rsid w:val="007F36E5"/>
    <w:rsid w:val="0080035E"/>
    <w:rsid w:val="008401A2"/>
    <w:rsid w:val="00853B87"/>
    <w:rsid w:val="0088041B"/>
    <w:rsid w:val="008D7C81"/>
    <w:rsid w:val="008E37AE"/>
    <w:rsid w:val="00915862"/>
    <w:rsid w:val="009B2E53"/>
    <w:rsid w:val="00A5614B"/>
    <w:rsid w:val="00A80037"/>
    <w:rsid w:val="00A93561"/>
    <w:rsid w:val="00A95682"/>
    <w:rsid w:val="00AC7DF6"/>
    <w:rsid w:val="00AF5B01"/>
    <w:rsid w:val="00B073E2"/>
    <w:rsid w:val="00B15AA5"/>
    <w:rsid w:val="00B30CCE"/>
    <w:rsid w:val="00B6512E"/>
    <w:rsid w:val="00B7695C"/>
    <w:rsid w:val="00B86483"/>
    <w:rsid w:val="00B94AE7"/>
    <w:rsid w:val="00B95B60"/>
    <w:rsid w:val="00BA1CF8"/>
    <w:rsid w:val="00BA388B"/>
    <w:rsid w:val="00BC6930"/>
    <w:rsid w:val="00C215DE"/>
    <w:rsid w:val="00C26003"/>
    <w:rsid w:val="00C46D42"/>
    <w:rsid w:val="00C61FB0"/>
    <w:rsid w:val="00C65B7C"/>
    <w:rsid w:val="00C73527"/>
    <w:rsid w:val="00C96EE1"/>
    <w:rsid w:val="00CF7FED"/>
    <w:rsid w:val="00D3328A"/>
    <w:rsid w:val="00D56BB8"/>
    <w:rsid w:val="00D66F4E"/>
    <w:rsid w:val="00D7785B"/>
    <w:rsid w:val="00DB2749"/>
    <w:rsid w:val="00DB3EE1"/>
    <w:rsid w:val="00DB46D6"/>
    <w:rsid w:val="00DD4983"/>
    <w:rsid w:val="00E33A9E"/>
    <w:rsid w:val="00E42C70"/>
    <w:rsid w:val="00E5609D"/>
    <w:rsid w:val="00E97941"/>
    <w:rsid w:val="00EE097E"/>
    <w:rsid w:val="00EF7BC3"/>
    <w:rsid w:val="00F01424"/>
    <w:rsid w:val="00F1591F"/>
    <w:rsid w:val="00F45802"/>
    <w:rsid w:val="00F47D36"/>
    <w:rsid w:val="00F910F5"/>
    <w:rsid w:val="00F95D76"/>
    <w:rsid w:val="00FB76E0"/>
    <w:rsid w:val="00FD464E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AEB7FB5B-87A4-4E75-B2DE-F79A283F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0F5E6D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"/>
    <w:next w:val="BodyText"/>
    <w:link w:val="Heading2Char"/>
    <w:qFormat/>
    <w:rsid w:val="00E97941"/>
    <w:pPr>
      <w:keepNext/>
      <w:keepLines/>
      <w:pageBreakBefore w:val="0"/>
      <w:numPr>
        <w:ilvl w:val="1"/>
        <w:numId w:val="7"/>
      </w:numPr>
      <w:tabs>
        <w:tab w:val="clear" w:pos="1134"/>
        <w:tab w:val="left" w:pos="1418"/>
      </w:tabs>
      <w:ind w:firstLine="0"/>
      <w:jc w:val="left"/>
      <w:outlineLvl w:val="1"/>
    </w:pPr>
    <w:rPr>
      <w:caps w:val="0"/>
      <w:sz w:val="28"/>
    </w:rPr>
  </w:style>
  <w:style w:type="paragraph" w:styleId="Heading3">
    <w:name w:val="heading 3"/>
    <w:basedOn w:val="Normal"/>
    <w:next w:val="BodyText"/>
    <w:link w:val="Heading3Char"/>
    <w:qFormat/>
    <w:rsid w:val="009B2E53"/>
    <w:pPr>
      <w:keepNext/>
      <w:numPr>
        <w:ilvl w:val="2"/>
        <w:numId w:val="7"/>
      </w:numPr>
      <w:tabs>
        <w:tab w:val="left" w:pos="1418"/>
      </w:tabs>
      <w:spacing w:before="120" w:line="360" w:lineRule="auto"/>
      <w:ind w:firstLine="0"/>
      <w:jc w:val="both"/>
      <w:outlineLvl w:val="2"/>
    </w:pPr>
    <w:rPr>
      <w:b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46D6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A3E8A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46D6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46D6"/>
    <w:pPr>
      <w:numPr>
        <w:ilvl w:val="6"/>
        <w:numId w:val="2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46D6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46D6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9B2E53"/>
    <w:rPr>
      <w:b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6126E2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6126E2"/>
    <w:rPr>
      <w:bC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a">
    <w:name w:val="График"/>
    <w:basedOn w:val="Normal"/>
    <w:next w:val="a0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0F5E6D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E97941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a0">
    <w:name w:val="Подпись к графику"/>
    <w:basedOn w:val="a"/>
    <w:next w:val="BodyText"/>
    <w:rsid w:val="00B073E2"/>
    <w:pPr>
      <w:keepNext w:val="0"/>
      <w:spacing w:after="120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semiHidden/>
    <w:rsid w:val="001A3E8A"/>
    <w:rPr>
      <w:rFonts w:ascii="Calibri" w:hAnsi="Calibri"/>
      <w:b/>
      <w:bCs/>
      <w:i/>
      <w:iCs/>
      <w:sz w:val="26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semiHidden/>
    <w:rsid w:val="00DB46D6"/>
    <w:rPr>
      <w:rFonts w:ascii="Calibri" w:hAnsi="Calibri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semiHidden/>
    <w:rsid w:val="00DB46D6"/>
    <w:rPr>
      <w:rFonts w:ascii="Calibri" w:hAnsi="Calibri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sid w:val="00DB46D6"/>
    <w:rPr>
      <w:rFonts w:ascii="Calibri" w:hAnsi="Calibri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DB46D6"/>
    <w:rPr>
      <w:rFonts w:ascii="Calibri" w:hAnsi="Calibri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DB46D6"/>
    <w:rPr>
      <w:rFonts w:ascii="Calibri Light" w:hAnsi="Calibri Light"/>
      <w:sz w:val="22"/>
      <w:szCs w:val="22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88041B"/>
    <w:pPr>
      <w:numPr>
        <w:numId w:val="5"/>
      </w:numPr>
      <w:tabs>
        <w:tab w:val="left" w:pos="1134"/>
      </w:tabs>
      <w:ind w:left="0" w:firstLine="709"/>
    </w:pPr>
  </w:style>
  <w:style w:type="paragraph" w:customStyle="1" w:styleId="NumberedList">
    <w:name w:val="Numbered List"/>
    <w:basedOn w:val="BulletList"/>
    <w:qFormat/>
    <w:rsid w:val="007F36E5"/>
    <w:pPr>
      <w:numPr>
        <w:numId w:val="4"/>
      </w:numPr>
      <w:ind w:left="0"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9B2E53"/>
    <w:pPr>
      <w:keepNext/>
      <w:numPr>
        <w:numId w:val="7"/>
      </w:numPr>
      <w:ind w:firstLine="0"/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B073E2"/>
    <w:pPr>
      <w:numPr>
        <w:ilvl w:val="0"/>
        <w:numId w:val="0"/>
      </w:numPr>
      <w:ind w:left="709"/>
    </w:pPr>
    <w:rPr>
      <w:lang w:val="en-US"/>
    </w:r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6126E2"/>
    <w:pPr>
      <w:widowControl w:val="0"/>
      <w:autoSpaceDE w:val="0"/>
      <w:autoSpaceDN w:val="0"/>
      <w:adjustRightInd w:val="0"/>
      <w:spacing w:before="300"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Normal"/>
    <w:next w:val="Normal"/>
    <w:link w:val="SubtitleChar"/>
    <w:qFormat/>
    <w:rsid w:val="006126E2"/>
    <w:pPr>
      <w:widowControl w:val="0"/>
      <w:autoSpaceDE w:val="0"/>
      <w:autoSpaceDN w:val="0"/>
      <w:adjustRightInd w:val="0"/>
      <w:spacing w:before="100" w:beforeAutospacing="1" w:line="240" w:lineRule="auto"/>
      <w:jc w:val="center"/>
    </w:pPr>
    <w:rPr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rsid w:val="006126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toc.docx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2</cp:revision>
  <cp:lastPrinted>2025-01-27T10:43:00Z</cp:lastPrinted>
  <dcterms:created xsi:type="dcterms:W3CDTF">2025-06-21T23:07:00Z</dcterms:created>
  <dcterms:modified xsi:type="dcterms:W3CDTF">2025-06-21T23:07:00Z</dcterms:modified>
  <cp:category>Z3431</cp:category>
</cp:coreProperties>
</file>