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3D7C8" w14:textId="77777777" w:rsidR="00DB3552" w:rsidRDefault="00DB3552"/>
    <w:sectPr w:rsidR="00DB3552" w:rsidSect="004C3078">
      <w:pgSz w:w="10800" w:h="13320"/>
      <w:pgMar w:top="126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95"/>
    <w:multiLevelType w:val="multilevel"/>
    <w:tmpl w:val="F28C8FAC"/>
    <w:lvl w:ilvl="0">
      <w:start w:val="1"/>
      <w:numFmt w:val="decimal"/>
      <w:pStyle w:val="L1-Numbered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0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3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76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97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227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457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87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917" w:firstLine="0"/>
      </w:pPr>
      <w:rPr>
        <w:rFonts w:hint="default"/>
      </w:rPr>
    </w:lvl>
  </w:abstractNum>
  <w:abstractNum w:abstractNumId="1" w15:restartNumberingAfterBreak="0">
    <w:nsid w:val="09CC1ADB"/>
    <w:multiLevelType w:val="hybridMultilevel"/>
    <w:tmpl w:val="D0AAB2B2"/>
    <w:lvl w:ilvl="0" w:tplc="FA260F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97D5B"/>
    <w:multiLevelType w:val="hybridMultilevel"/>
    <w:tmpl w:val="F198D8DC"/>
    <w:lvl w:ilvl="0" w:tplc="EFD0A6CE">
      <w:start w:val="1"/>
      <w:numFmt w:val="decimal"/>
      <w:pStyle w:val="L3-Numbered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70721DD"/>
    <w:multiLevelType w:val="hybridMultilevel"/>
    <w:tmpl w:val="FD22A208"/>
    <w:lvl w:ilvl="0" w:tplc="7CA4255A">
      <w:start w:val="1"/>
      <w:numFmt w:val="lowerLetter"/>
      <w:pStyle w:val="L1-Alphabe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EA652A"/>
    <w:multiLevelType w:val="hybridMultilevel"/>
    <w:tmpl w:val="6576B7EE"/>
    <w:lvl w:ilvl="0" w:tplc="C29690EC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65EFB"/>
    <w:multiLevelType w:val="hybridMultilevel"/>
    <w:tmpl w:val="0F42AE76"/>
    <w:lvl w:ilvl="0" w:tplc="331C2DD0">
      <w:start w:val="1"/>
      <w:numFmt w:val="decimal"/>
      <w:pStyle w:val="TS-TableNumberedList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2A6A6CBF"/>
    <w:multiLevelType w:val="hybridMultilevel"/>
    <w:tmpl w:val="7F86AF92"/>
    <w:lvl w:ilvl="0" w:tplc="A2EE0D84">
      <w:start w:val="1"/>
      <w:numFmt w:val="lowerLetter"/>
      <w:pStyle w:val="L3-Alphabet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AE83F2D"/>
    <w:multiLevelType w:val="hybridMultilevel"/>
    <w:tmpl w:val="A176991C"/>
    <w:lvl w:ilvl="0" w:tplc="292A8B88">
      <w:start w:val="1"/>
      <w:numFmt w:val="decimal"/>
      <w:pStyle w:val="L2-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05BBE"/>
    <w:multiLevelType w:val="hybridMultilevel"/>
    <w:tmpl w:val="0A4444C6"/>
    <w:lvl w:ilvl="0" w:tplc="C36A60E8">
      <w:start w:val="1"/>
      <w:numFmt w:val="bullet"/>
      <w:pStyle w:val="L1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F1B17"/>
    <w:multiLevelType w:val="multilevel"/>
    <w:tmpl w:val="AAB0CF6A"/>
    <w:lvl w:ilvl="0">
      <w:start w:val="1"/>
      <w:numFmt w:val="lowerLetter"/>
      <w:pStyle w:val="L2-Alphabet"/>
      <w:lvlText w:val="%1."/>
      <w:lvlJc w:val="left"/>
      <w:pPr>
        <w:ind w:left="143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0" w15:restartNumberingAfterBreak="0">
    <w:nsid w:val="34640FB6"/>
    <w:multiLevelType w:val="hybridMultilevel"/>
    <w:tmpl w:val="240E9A8E"/>
    <w:lvl w:ilvl="0" w:tplc="CD50F612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37700151"/>
    <w:multiLevelType w:val="hybridMultilevel"/>
    <w:tmpl w:val="4EF0D4D0"/>
    <w:lvl w:ilvl="0" w:tplc="0A8CE778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296644">
    <w:abstractNumId w:val="8"/>
  </w:num>
  <w:num w:numId="2" w16cid:durableId="12155375">
    <w:abstractNumId w:val="3"/>
  </w:num>
  <w:num w:numId="3" w16cid:durableId="337461134">
    <w:abstractNumId w:val="8"/>
  </w:num>
  <w:num w:numId="4" w16cid:durableId="1598901147">
    <w:abstractNumId w:val="9"/>
  </w:num>
  <w:num w:numId="5" w16cid:durableId="1208839483">
    <w:abstractNumId w:val="0"/>
  </w:num>
  <w:num w:numId="6" w16cid:durableId="769742428">
    <w:abstractNumId w:val="7"/>
  </w:num>
  <w:num w:numId="7" w16cid:durableId="1179655490">
    <w:abstractNumId w:val="4"/>
  </w:num>
  <w:num w:numId="8" w16cid:durableId="578372389">
    <w:abstractNumId w:val="11"/>
  </w:num>
  <w:num w:numId="9" w16cid:durableId="932053813">
    <w:abstractNumId w:val="8"/>
  </w:num>
  <w:num w:numId="10" w16cid:durableId="819542847">
    <w:abstractNumId w:val="8"/>
  </w:num>
  <w:num w:numId="11" w16cid:durableId="9573242">
    <w:abstractNumId w:val="1"/>
  </w:num>
  <w:num w:numId="12" w16cid:durableId="1772584253">
    <w:abstractNumId w:val="8"/>
  </w:num>
  <w:num w:numId="13" w16cid:durableId="1838961043">
    <w:abstractNumId w:val="3"/>
  </w:num>
  <w:num w:numId="14" w16cid:durableId="1203861883">
    <w:abstractNumId w:val="0"/>
  </w:num>
  <w:num w:numId="15" w16cid:durableId="669530622">
    <w:abstractNumId w:val="4"/>
  </w:num>
  <w:num w:numId="16" w16cid:durableId="258953706">
    <w:abstractNumId w:val="8"/>
  </w:num>
  <w:num w:numId="17" w16cid:durableId="1369834008">
    <w:abstractNumId w:val="9"/>
  </w:num>
  <w:num w:numId="18" w16cid:durableId="71051864">
    <w:abstractNumId w:val="7"/>
  </w:num>
  <w:num w:numId="19" w16cid:durableId="515577577">
    <w:abstractNumId w:val="11"/>
  </w:num>
  <w:num w:numId="20" w16cid:durableId="463699018">
    <w:abstractNumId w:val="1"/>
  </w:num>
  <w:num w:numId="21" w16cid:durableId="1688559772">
    <w:abstractNumId w:val="8"/>
  </w:num>
  <w:num w:numId="22" w16cid:durableId="314573911">
    <w:abstractNumId w:val="8"/>
  </w:num>
  <w:num w:numId="23" w16cid:durableId="875778367">
    <w:abstractNumId w:val="8"/>
  </w:num>
  <w:num w:numId="24" w16cid:durableId="562983501">
    <w:abstractNumId w:val="6"/>
  </w:num>
  <w:num w:numId="25" w16cid:durableId="1256671862">
    <w:abstractNumId w:val="2"/>
  </w:num>
  <w:num w:numId="26" w16cid:durableId="1344433387">
    <w:abstractNumId w:val="10"/>
  </w:num>
  <w:num w:numId="27" w16cid:durableId="1917472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456"/>
    <w:rsid w:val="000478BD"/>
    <w:rsid w:val="00054437"/>
    <w:rsid w:val="00086E02"/>
    <w:rsid w:val="0009368A"/>
    <w:rsid w:val="000D3F55"/>
    <w:rsid w:val="00102552"/>
    <w:rsid w:val="00106FB1"/>
    <w:rsid w:val="00156AEF"/>
    <w:rsid w:val="00170D56"/>
    <w:rsid w:val="001C25DF"/>
    <w:rsid w:val="001F67EA"/>
    <w:rsid w:val="002630C4"/>
    <w:rsid w:val="002736DD"/>
    <w:rsid w:val="00300181"/>
    <w:rsid w:val="003E576A"/>
    <w:rsid w:val="00423673"/>
    <w:rsid w:val="004568E6"/>
    <w:rsid w:val="004A15B1"/>
    <w:rsid w:val="004C3078"/>
    <w:rsid w:val="005610BA"/>
    <w:rsid w:val="00581972"/>
    <w:rsid w:val="00624DF7"/>
    <w:rsid w:val="0065505F"/>
    <w:rsid w:val="00705D58"/>
    <w:rsid w:val="00722D14"/>
    <w:rsid w:val="0072697E"/>
    <w:rsid w:val="00734F58"/>
    <w:rsid w:val="00862DF8"/>
    <w:rsid w:val="009504AA"/>
    <w:rsid w:val="00A10062"/>
    <w:rsid w:val="00A70CA5"/>
    <w:rsid w:val="00A85CEF"/>
    <w:rsid w:val="00AB194B"/>
    <w:rsid w:val="00AC2D6E"/>
    <w:rsid w:val="00B15C8D"/>
    <w:rsid w:val="00B7006A"/>
    <w:rsid w:val="00B854F4"/>
    <w:rsid w:val="00BE33EF"/>
    <w:rsid w:val="00CC6242"/>
    <w:rsid w:val="00CE589E"/>
    <w:rsid w:val="00D04830"/>
    <w:rsid w:val="00DB3552"/>
    <w:rsid w:val="00E60059"/>
    <w:rsid w:val="00E64456"/>
    <w:rsid w:val="00E77EDA"/>
    <w:rsid w:val="00E86F9D"/>
    <w:rsid w:val="00EC4296"/>
    <w:rsid w:val="00ED73A8"/>
    <w:rsid w:val="00EF0B07"/>
    <w:rsid w:val="00EF694D"/>
    <w:rsid w:val="00F130FA"/>
    <w:rsid w:val="00F57D31"/>
    <w:rsid w:val="00FA2D88"/>
    <w:rsid w:val="00FD51DF"/>
    <w:rsid w:val="00FE69A7"/>
    <w:rsid w:val="00FE7619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9EF03"/>
  <w15:chartTrackingRefBased/>
  <w15:docId w15:val="{63541E9D-0FCD-4A8A-86ED-C53AE84A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5DF"/>
  </w:style>
  <w:style w:type="paragraph" w:styleId="Heading1">
    <w:name w:val="heading 1"/>
    <w:basedOn w:val="Normal"/>
    <w:next w:val="Normal"/>
    <w:link w:val="Heading1Char"/>
    <w:uiPriority w:val="9"/>
    <w:qFormat/>
    <w:rsid w:val="00AC2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2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D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2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2D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2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2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2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2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2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2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2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2D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2D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2D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2D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2D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2D6E"/>
    <w:rPr>
      <w:rFonts w:eastAsiaTheme="majorEastAsia" w:cstheme="majorBidi"/>
      <w:color w:val="272727" w:themeColor="text1" w:themeTint="D8"/>
    </w:rPr>
  </w:style>
  <w:style w:type="paragraph" w:customStyle="1" w:styleId="P0-Paragraph">
    <w:name w:val="P0 - Paragraph"/>
    <w:rsid w:val="003E576A"/>
    <w:pPr>
      <w:spacing w:before="120" w:after="120"/>
      <w:jc w:val="both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C-Citation">
    <w:name w:val="C - Citation"/>
    <w:basedOn w:val="Normal"/>
    <w:qFormat/>
    <w:rsid w:val="00CC6242"/>
    <w:pPr>
      <w:spacing w:before="120" w:after="120"/>
    </w:pPr>
    <w:rPr>
      <w:rFonts w:ascii="Arial" w:eastAsia="Times New Roman" w:hAnsi="Arial" w:cs="Times New Roman"/>
      <w:b/>
      <w:color w:val="FFFF00"/>
      <w:kern w:val="0"/>
      <w:sz w:val="20"/>
      <w:szCs w:val="28"/>
      <w14:ligatures w14:val="none"/>
    </w:rPr>
  </w:style>
  <w:style w:type="paragraph" w:customStyle="1" w:styleId="C0-CodeBlock">
    <w:name w:val="C0 - CodeBlock"/>
    <w:basedOn w:val="Normal"/>
    <w:rsid w:val="00A85CEF"/>
    <w:pPr>
      <w:pBdr>
        <w:top w:val="single" w:sz="4" w:space="4" w:color="FFFFFF" w:themeColor="background1"/>
        <w:left w:val="single" w:sz="4" w:space="14" w:color="FFFFFF" w:themeColor="background1"/>
        <w:bottom w:val="single" w:sz="4" w:space="4" w:color="FFFFFF" w:themeColor="background1"/>
        <w:right w:val="single" w:sz="4" w:space="14" w:color="FFFFFF" w:themeColor="background1"/>
      </w:pBdr>
      <w:shd w:val="clear" w:color="auto" w:fill="FAFAFA"/>
      <w:spacing w:before="120" w:after="120"/>
      <w:ind w:left="270" w:right="270"/>
      <w:contextualSpacing/>
    </w:pPr>
    <w:rPr>
      <w:rFonts w:ascii="Consolas" w:eastAsia="Times New Roman" w:hAnsi="Consolas" w:cs="Times New Roman"/>
      <w:color w:val="383A42"/>
      <w:kern w:val="0"/>
      <w:sz w:val="19"/>
      <w:szCs w:val="18"/>
      <w:lang w:eastAsia="ar-SA"/>
      <w14:ligatures w14:val="none"/>
    </w:rPr>
  </w:style>
  <w:style w:type="paragraph" w:customStyle="1" w:styleId="C0-ConsoleBlock">
    <w:name w:val="C0 - ConsoleBlock"/>
    <w:basedOn w:val="C0-CodeBlock"/>
    <w:rsid w:val="00A85CEF"/>
    <w:pPr>
      <w:pBdr>
        <w:top w:val="single" w:sz="4" w:space="4" w:color="282A36"/>
        <w:left w:val="single" w:sz="4" w:space="14" w:color="282A36"/>
        <w:bottom w:val="single" w:sz="4" w:space="4" w:color="282A36"/>
        <w:right w:val="single" w:sz="4" w:space="14" w:color="282A36"/>
      </w:pBdr>
      <w:shd w:val="clear" w:color="auto" w:fill="282A36"/>
      <w:ind w:left="274" w:right="274"/>
    </w:pPr>
    <w:rPr>
      <w:color w:val="F8F8F2"/>
      <w:lang w:val="en-IN"/>
    </w:rPr>
  </w:style>
  <w:style w:type="paragraph" w:customStyle="1" w:styleId="C1-CodeBlock">
    <w:name w:val="C1 - CodeBlock"/>
    <w:basedOn w:val="C0-CodeBlock"/>
    <w:rsid w:val="00A85CEF"/>
    <w:pPr>
      <w:ind w:left="1354" w:right="274"/>
    </w:pPr>
  </w:style>
  <w:style w:type="paragraph" w:customStyle="1" w:styleId="C1-ConsoleBlock">
    <w:name w:val="C1 - ConsoleBlock"/>
    <w:basedOn w:val="C1-CodeBlock"/>
    <w:rsid w:val="00A85CEF"/>
    <w:pPr>
      <w:pBdr>
        <w:top w:val="single" w:sz="4" w:space="4" w:color="282A36"/>
        <w:left w:val="single" w:sz="4" w:space="14" w:color="282A36"/>
        <w:bottom w:val="single" w:sz="4" w:space="4" w:color="282A36"/>
        <w:right w:val="single" w:sz="4" w:space="14" w:color="282A36"/>
      </w:pBdr>
      <w:shd w:val="clear" w:color="auto" w:fill="282A36"/>
    </w:pPr>
    <w:rPr>
      <w:color w:val="F8F8F2"/>
    </w:rPr>
  </w:style>
  <w:style w:type="character" w:customStyle="1" w:styleId="CS-BoldItalic">
    <w:name w:val="CS - BoldItalic"/>
    <w:basedOn w:val="DefaultParagraphFont"/>
    <w:rsid w:val="00A85CEF"/>
    <w:rPr>
      <w:b/>
      <w:i/>
    </w:rPr>
  </w:style>
  <w:style w:type="character" w:customStyle="1" w:styleId="CS-HighlightedCode">
    <w:name w:val="CS - HighlightedCode"/>
    <w:qFormat/>
    <w:rsid w:val="00A85CEF"/>
    <w:rPr>
      <w:rFonts w:ascii="Consolas" w:hAnsi="Consolas"/>
      <w:b/>
      <w:color w:val="747959"/>
      <w:sz w:val="19"/>
      <w:szCs w:val="18"/>
    </w:rPr>
  </w:style>
  <w:style w:type="character" w:customStyle="1" w:styleId="CS-InlineCode">
    <w:name w:val="CS - InlineCode"/>
    <w:rsid w:val="00A85CEF"/>
    <w:rPr>
      <w:rFonts w:ascii="Consolas" w:hAnsi="Consolas"/>
      <w:color w:val="747959"/>
      <w:sz w:val="19"/>
      <w:szCs w:val="18"/>
    </w:rPr>
  </w:style>
  <w:style w:type="character" w:customStyle="1" w:styleId="CS-Italic">
    <w:name w:val="CS - Italic"/>
    <w:rsid w:val="00A85CEF"/>
    <w:rPr>
      <w:i/>
      <w:color w:val="FF99CC"/>
    </w:rPr>
  </w:style>
  <w:style w:type="character" w:customStyle="1" w:styleId="CS-Keyword">
    <w:name w:val="CS - Keyword"/>
    <w:rsid w:val="00A85CEF"/>
    <w:rPr>
      <w:b/>
    </w:rPr>
  </w:style>
  <w:style w:type="character" w:customStyle="1" w:styleId="CS-Screentext">
    <w:name w:val="CS - Screentext"/>
    <w:rsid w:val="00A85CEF"/>
    <w:rPr>
      <w:b/>
      <w:color w:val="008000"/>
    </w:rPr>
  </w:style>
  <w:style w:type="character" w:customStyle="1" w:styleId="CS-Subscript">
    <w:name w:val="CS - Subscript"/>
    <w:basedOn w:val="DefaultParagraphFont"/>
    <w:rsid w:val="00A85CEF"/>
    <w:rPr>
      <w:i w:val="0"/>
      <w:vertAlign w:val="subscript"/>
    </w:rPr>
  </w:style>
  <w:style w:type="character" w:customStyle="1" w:styleId="CS-Superscript">
    <w:name w:val="CS - Superscript"/>
    <w:basedOn w:val="DefaultParagraphFont"/>
    <w:rsid w:val="00A85CEF"/>
    <w:rPr>
      <w:vertAlign w:val="superscript"/>
    </w:rPr>
  </w:style>
  <w:style w:type="character" w:customStyle="1" w:styleId="CS-URL">
    <w:name w:val="CS - URL"/>
    <w:rsid w:val="00A85CEF"/>
    <w:rPr>
      <w:rFonts w:ascii="Consolas" w:hAnsi="Consolas"/>
      <w:color w:val="0000FF"/>
      <w:sz w:val="19"/>
      <w:szCs w:val="18"/>
    </w:rPr>
  </w:style>
  <w:style w:type="paragraph" w:customStyle="1" w:styleId="F0-Figure">
    <w:name w:val="F0 - Figure"/>
    <w:basedOn w:val="P0-Paragraph"/>
    <w:next w:val="Normal"/>
    <w:rsid w:val="00A85CEF"/>
    <w:pPr>
      <w:spacing w:before="160" w:after="160"/>
      <w:jc w:val="center"/>
    </w:pPr>
    <w:rPr>
      <w:rFonts w:asciiTheme="minorHAnsi" w:hAnsiTheme="minorHAnsi" w:cs="Tahoma"/>
      <w:sz w:val="16"/>
      <w:szCs w:val="16"/>
      <w:lang w:val="en-GB"/>
    </w:rPr>
  </w:style>
  <w:style w:type="paragraph" w:customStyle="1" w:styleId="F0-FigureCaption">
    <w:name w:val="F0 - FigureCaption"/>
    <w:basedOn w:val="F0-Figure"/>
    <w:qFormat/>
    <w:rsid w:val="00A85CEF"/>
  </w:style>
  <w:style w:type="paragraph" w:customStyle="1" w:styleId="L3-Bullet">
    <w:name w:val="L3 - Bullet"/>
    <w:basedOn w:val="L2-Bullet"/>
    <w:rsid w:val="000478BD"/>
    <w:pPr>
      <w:ind w:left="2520"/>
    </w:pPr>
  </w:style>
  <w:style w:type="paragraph" w:customStyle="1" w:styleId="L3-Alphabet">
    <w:name w:val="L3 - Alphabet"/>
    <w:basedOn w:val="L3-Bullet"/>
    <w:rsid w:val="000478BD"/>
    <w:pPr>
      <w:numPr>
        <w:numId w:val="24"/>
      </w:numPr>
    </w:pPr>
  </w:style>
  <w:style w:type="paragraph" w:customStyle="1" w:styleId="HS-ChapterNumber">
    <w:name w:val="HS - ChapterNumber"/>
    <w:next w:val="Normal"/>
    <w:rsid w:val="00A85CEF"/>
    <w:pPr>
      <w:spacing w:after="400" w:line="240" w:lineRule="auto"/>
    </w:pPr>
    <w:rPr>
      <w:rFonts w:ascii="Trebuchet MS" w:eastAsia="Times New Roman" w:hAnsi="Trebuchet MS" w:cs="Arial"/>
      <w:bCs/>
      <w:color w:val="000000"/>
      <w:kern w:val="32"/>
      <w:sz w:val="144"/>
      <w:szCs w:val="32"/>
      <w:lang w:val="en-GB"/>
      <w14:ligatures w14:val="none"/>
    </w:rPr>
  </w:style>
  <w:style w:type="paragraph" w:customStyle="1" w:styleId="HS-ChapterTitle">
    <w:name w:val="HS - ChapterTitle"/>
    <w:next w:val="P0-Paragraph"/>
    <w:rsid w:val="00A85CEF"/>
    <w:pPr>
      <w:spacing w:after="840" w:line="240" w:lineRule="auto"/>
    </w:pPr>
    <w:rPr>
      <w:rFonts w:ascii="Trebuchet MS" w:eastAsia="Times New Roman" w:hAnsi="Trebuchet MS" w:cs="Arial"/>
      <w:bCs/>
      <w:color w:val="000000"/>
      <w:kern w:val="32"/>
      <w:sz w:val="56"/>
      <w:szCs w:val="32"/>
      <w:lang w:val="en-GB"/>
      <w14:ligatures w14:val="none"/>
    </w:rPr>
  </w:style>
  <w:style w:type="paragraph" w:customStyle="1" w:styleId="HS-Heading1">
    <w:name w:val="HS - Heading 1"/>
    <w:next w:val="P0-Paragraph"/>
    <w:link w:val="HS-Heading1Char"/>
    <w:qFormat/>
    <w:rsid w:val="00A85CEF"/>
    <w:pPr>
      <w:keepNext/>
      <w:spacing w:before="400" w:after="60" w:line="240" w:lineRule="auto"/>
      <w:outlineLvl w:val="0"/>
    </w:pPr>
    <w:rPr>
      <w:rFonts w:ascii="Trebuchet MS" w:eastAsia="Times New Roman" w:hAnsi="Trebuchet MS" w:cs="Times New Roman"/>
      <w:b/>
      <w:kern w:val="0"/>
      <w:sz w:val="32"/>
      <w14:ligatures w14:val="none"/>
    </w:rPr>
  </w:style>
  <w:style w:type="character" w:customStyle="1" w:styleId="HS-Heading1Char">
    <w:name w:val="HS - Heading 1 Char"/>
    <w:basedOn w:val="DefaultParagraphFont"/>
    <w:link w:val="HS-Heading1"/>
    <w:rsid w:val="00A85CEF"/>
    <w:rPr>
      <w:rFonts w:ascii="Trebuchet MS" w:eastAsia="Times New Roman" w:hAnsi="Trebuchet MS" w:cs="Times New Roman"/>
      <w:b/>
      <w:kern w:val="0"/>
      <w:sz w:val="32"/>
      <w14:ligatures w14:val="none"/>
    </w:rPr>
  </w:style>
  <w:style w:type="paragraph" w:customStyle="1" w:styleId="HS-Heading2">
    <w:name w:val="HS - Heading 2"/>
    <w:basedOn w:val="HS-Heading1"/>
    <w:next w:val="P0-Paragraph"/>
    <w:rsid w:val="00A85CEF"/>
    <w:pPr>
      <w:spacing w:before="320"/>
      <w:outlineLvl w:val="1"/>
    </w:pPr>
    <w:rPr>
      <w:sz w:val="28"/>
    </w:rPr>
  </w:style>
  <w:style w:type="paragraph" w:customStyle="1" w:styleId="HS-Heading3">
    <w:name w:val="HS - Heading 3"/>
    <w:basedOn w:val="HS-Heading1"/>
    <w:next w:val="P0-Paragraph"/>
    <w:rsid w:val="00A85CEF"/>
    <w:pPr>
      <w:spacing w:before="240"/>
      <w:outlineLvl w:val="2"/>
    </w:pPr>
    <w:rPr>
      <w:sz w:val="26"/>
    </w:rPr>
  </w:style>
  <w:style w:type="paragraph" w:customStyle="1" w:styleId="HS-Heading4">
    <w:name w:val="HS - Heading 4"/>
    <w:basedOn w:val="HS-Heading1"/>
    <w:next w:val="P0-Paragraph"/>
    <w:rsid w:val="00A85CEF"/>
    <w:pPr>
      <w:spacing w:before="160"/>
      <w:outlineLvl w:val="3"/>
    </w:pPr>
    <w:rPr>
      <w:sz w:val="24"/>
    </w:rPr>
  </w:style>
  <w:style w:type="paragraph" w:customStyle="1" w:styleId="L3-Numbered">
    <w:name w:val="L3 - Numbered"/>
    <w:basedOn w:val="L3-Bullet"/>
    <w:rsid w:val="000478BD"/>
    <w:pPr>
      <w:numPr>
        <w:numId w:val="25"/>
      </w:numPr>
    </w:pPr>
  </w:style>
  <w:style w:type="paragraph" w:customStyle="1" w:styleId="I-InfoBox">
    <w:name w:val="I - InfoBox"/>
    <w:basedOn w:val="P0-Paragraph"/>
    <w:link w:val="I-InfoBoxChar"/>
    <w:qFormat/>
    <w:rsid w:val="00A85CEF"/>
    <w:pPr>
      <w:pBdr>
        <w:top w:val="single" w:sz="4" w:space="6" w:color="auto"/>
        <w:left w:val="single" w:sz="4" w:space="4" w:color="auto"/>
        <w:bottom w:val="single" w:sz="4" w:space="9" w:color="auto"/>
        <w:right w:val="single" w:sz="4" w:space="4" w:color="auto"/>
      </w:pBdr>
      <w:shd w:val="clear" w:color="auto" w:fill="FFFFFF"/>
      <w:suppressAutoHyphens/>
      <w:spacing w:before="180" w:after="180"/>
      <w:ind w:left="720" w:right="720"/>
    </w:pPr>
    <w:rPr>
      <w:sz w:val="20"/>
    </w:rPr>
  </w:style>
  <w:style w:type="character" w:customStyle="1" w:styleId="I-InfoBoxChar">
    <w:name w:val="I - InfoBox Char"/>
    <w:link w:val="I-InfoBox"/>
    <w:rsid w:val="00A85CEF"/>
    <w:rPr>
      <w:rFonts w:ascii="Calibri" w:eastAsia="Times New Roman" w:hAnsi="Calibri" w:cs="Times New Roman"/>
      <w:kern w:val="0"/>
      <w:sz w:val="20"/>
      <w:shd w:val="clear" w:color="auto" w:fill="FFFFFF"/>
      <w14:ligatures w14:val="none"/>
    </w:rPr>
  </w:style>
  <w:style w:type="paragraph" w:customStyle="1" w:styleId="L1-Bullet">
    <w:name w:val="L1 - Bullet"/>
    <w:basedOn w:val="P0-Paragraph"/>
    <w:autoRedefine/>
    <w:rsid w:val="00A85CEF"/>
    <w:pPr>
      <w:numPr>
        <w:numId w:val="23"/>
      </w:numPr>
      <w:tabs>
        <w:tab w:val="left" w:pos="360"/>
      </w:tabs>
      <w:suppressAutoHyphens/>
      <w:contextualSpacing/>
    </w:pPr>
  </w:style>
  <w:style w:type="paragraph" w:customStyle="1" w:styleId="L1-Alphabet">
    <w:name w:val="L1 - Alphabet"/>
    <w:basedOn w:val="L1-Bullet"/>
    <w:rsid w:val="00A85CEF"/>
    <w:pPr>
      <w:numPr>
        <w:numId w:val="13"/>
      </w:numPr>
    </w:pPr>
  </w:style>
  <w:style w:type="paragraph" w:customStyle="1" w:styleId="L1-Numbered">
    <w:name w:val="L1 - Numbered"/>
    <w:basedOn w:val="L1-Bullet"/>
    <w:rsid w:val="00A85CEF"/>
    <w:pPr>
      <w:numPr>
        <w:numId w:val="14"/>
      </w:numPr>
    </w:pPr>
  </w:style>
  <w:style w:type="paragraph" w:customStyle="1" w:styleId="L2-Bullet">
    <w:name w:val="L2 - Bullet"/>
    <w:basedOn w:val="L1-Bullet"/>
    <w:rsid w:val="00A85CEF"/>
    <w:pPr>
      <w:ind w:left="1800"/>
    </w:pPr>
  </w:style>
  <w:style w:type="paragraph" w:customStyle="1" w:styleId="L2-Alphabet">
    <w:name w:val="L2 - Alphabet"/>
    <w:basedOn w:val="L2-Bullet"/>
    <w:qFormat/>
    <w:rsid w:val="00A85CEF"/>
    <w:pPr>
      <w:numPr>
        <w:numId w:val="17"/>
      </w:numPr>
    </w:pPr>
    <w:rPr>
      <w:bCs/>
    </w:rPr>
  </w:style>
  <w:style w:type="paragraph" w:customStyle="1" w:styleId="L2-Numbered">
    <w:name w:val="L2 - Numbered"/>
    <w:basedOn w:val="L2-Bullet"/>
    <w:rsid w:val="00A85CEF"/>
    <w:pPr>
      <w:numPr>
        <w:numId w:val="18"/>
      </w:numPr>
    </w:pPr>
  </w:style>
  <w:style w:type="paragraph" w:customStyle="1" w:styleId="P0-ParagraphCenter">
    <w:name w:val="P0 - ParagraphCenter"/>
    <w:basedOn w:val="P0-Paragraph"/>
    <w:rsid w:val="00A85CEF"/>
    <w:pPr>
      <w:jc w:val="center"/>
    </w:pPr>
  </w:style>
  <w:style w:type="paragraph" w:customStyle="1" w:styleId="P1-Paragraph">
    <w:name w:val="P1 - Paragraph"/>
    <w:basedOn w:val="L1-Bullet"/>
    <w:rsid w:val="00A85CEF"/>
    <w:pPr>
      <w:numPr>
        <w:numId w:val="0"/>
      </w:numPr>
      <w:tabs>
        <w:tab w:val="left" w:pos="720"/>
      </w:tabs>
      <w:autoSpaceDE w:val="0"/>
      <w:autoSpaceDN w:val="0"/>
      <w:adjustRightInd w:val="0"/>
      <w:ind w:left="1080"/>
      <w:contextualSpacing w:val="0"/>
      <w:textAlignment w:val="center"/>
    </w:pPr>
    <w:rPr>
      <w:rFonts w:cs="Book Antiqua"/>
      <w:color w:val="000000"/>
      <w:szCs w:val="21"/>
    </w:rPr>
  </w:style>
  <w:style w:type="paragraph" w:customStyle="1" w:styleId="QS-Quote">
    <w:name w:val="QS - Quote"/>
    <w:basedOn w:val="P0-Paragraph"/>
    <w:rsid w:val="00A85CEF"/>
    <w:pPr>
      <w:shd w:val="clear" w:color="auto" w:fill="FFFF00"/>
      <w:spacing w:before="240" w:after="240"/>
      <w:ind w:left="360" w:right="360"/>
    </w:pPr>
    <w:rPr>
      <w:i/>
    </w:rPr>
  </w:style>
  <w:style w:type="paragraph" w:customStyle="1" w:styleId="T-TipBox">
    <w:name w:val="T - TipBox"/>
    <w:basedOn w:val="I-InfoBox"/>
    <w:qFormat/>
    <w:rsid w:val="00A85CEF"/>
    <w:pPr>
      <w:pBdr>
        <w:top w:val="double" w:sz="4" w:space="6" w:color="auto"/>
        <w:left w:val="none" w:sz="0" w:space="0" w:color="auto"/>
        <w:bottom w:val="double" w:sz="4" w:space="9" w:color="auto"/>
        <w:right w:val="none" w:sz="0" w:space="0" w:color="auto"/>
      </w:pBdr>
      <w:shd w:val="clear" w:color="auto" w:fill="auto"/>
    </w:pPr>
  </w:style>
  <w:style w:type="paragraph" w:customStyle="1" w:styleId="TS-Table">
    <w:name w:val="TS - Table"/>
    <w:basedOn w:val="Normal"/>
    <w:rsid w:val="00A85CEF"/>
    <w:pPr>
      <w:spacing w:before="60" w:after="60"/>
      <w:ind w:left="72" w:right="72"/>
    </w:pPr>
    <w:rPr>
      <w:rFonts w:cs="Arial"/>
      <w:bCs/>
      <w:kern w:val="0"/>
      <w:sz w:val="20"/>
      <w14:ligatures w14:val="none"/>
    </w:rPr>
  </w:style>
  <w:style w:type="paragraph" w:customStyle="1" w:styleId="TS-TableBullet">
    <w:name w:val="TS - TableBullet"/>
    <w:basedOn w:val="L1-Bullet"/>
    <w:qFormat/>
    <w:rsid w:val="00A85CEF"/>
    <w:pPr>
      <w:spacing w:before="60" w:after="60"/>
      <w:ind w:left="432" w:right="72"/>
    </w:pPr>
    <w:rPr>
      <w:sz w:val="20"/>
      <w:lang w:eastAsia="ar-SA"/>
    </w:rPr>
  </w:style>
  <w:style w:type="paragraph" w:customStyle="1" w:styleId="TS-TableCenter">
    <w:name w:val="TS - TableCenter"/>
    <w:basedOn w:val="TS-Table"/>
    <w:rsid w:val="00A85CEF"/>
    <w:pPr>
      <w:jc w:val="center"/>
    </w:pPr>
  </w:style>
  <w:style w:type="paragraph" w:customStyle="1" w:styleId="TS-TableNumberedList">
    <w:name w:val="TS - TableNumberedList"/>
    <w:basedOn w:val="TS-TableBullet"/>
    <w:rsid w:val="00A85CEF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tanKamble\Downloads\Packt_Author_Normal_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66c9ed-2f7a-4860-bf57-8153ff3a210a" xsi:nil="true"/>
    <lcf76f155ced4ddcb4097134ff3c332f xmlns="53292dda-03c3-4977-bff8-bb8e9ba9cad7">
      <Terms xmlns="http://schemas.microsoft.com/office/infopath/2007/PartnerControls"/>
    </lcf76f155ced4ddcb4097134ff3c332f>
    <SafisComment xmlns="53292dda-03c3-4977-bff8-bb8e9ba9cad7" xsi:nil="true"/>
    <PageCount xmlns="53292dda-03c3-4977-bff8-bb8e9ba9cad7" xsi:nil="true"/>
    <Notes0 xmlns="53292dda-03c3-4977-bff8-bb8e9ba9cad7" xsi:nil="true"/>
    <Early_x0020_Access xmlns="53292dda-03c3-4977-bff8-bb8e9ba9cad7">false</Early_x0020_Access>
    <TR_x0020_Name_x0020_1 xmlns="53292dda-03c3-4977-bff8-bb8e9ba9cad7" xsi:nil="true"/>
    <Reviewer xmlns="53292dda-03c3-4977-bff8-bb8e9ba9cad7" xsi:nil="true"/>
    <Template xmlns="53292dda-03c3-4977-bff8-bb8e9ba9cad7" xsi:nil="true"/>
    <Draftstage xmlns="53292dda-03c3-4977-bff8-bb8e9ba9cad7" xsi:nil="true"/>
    <DaysAllocated xmlns="53292dda-03c3-4977-bff8-bb8e9ba9cad7">1</DaysAllocated>
    <Priority xmlns="53292dda-03c3-4977-bff8-bb8e9ba9cad7">false</Priority>
    <TR_x0020_Score xmlns="53292dda-03c3-4977-bff8-bb8e9ba9cad7" xsi:nil="true"/>
    <Asset_x0020_Number xmlns="53292dda-03c3-4977-bff8-bb8e9ba9cad7" xsi:nil="true"/>
    <Plagiarism_x0020_Originality xmlns="53292dda-03c3-4977-bff8-bb8e9ba9cad7" xsi:nil="true"/>
    <AssetStage xmlns="53292dda-03c3-4977-bff8-bb8e9ba9cad7" xsi:nil="true"/>
    <Process xmlns="53292dda-03c3-4977-bff8-bb8e9ba9cad7">CE</Process>
    <Asset_x0020_Type xmlns="53292dda-03c3-4977-bff8-bb8e9ba9cad7" xsi:nil="true"/>
    <Category xmlns="53292dda-03c3-4977-bff8-bb8e9ba9c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CD1E3B10FD647B2C00F8D5CAE40C5" ma:contentTypeVersion="31" ma:contentTypeDescription="Create a new document." ma:contentTypeScope="" ma:versionID="44f4cb5b8f7c197d958222fdda60fe5b">
  <xsd:schema xmlns:xsd="http://www.w3.org/2001/XMLSchema" xmlns:xs="http://www.w3.org/2001/XMLSchema" xmlns:p="http://schemas.microsoft.com/office/2006/metadata/properties" xmlns:ns2="53292dda-03c3-4977-bff8-bb8e9ba9cad7" xmlns:ns3="c866c9ed-2f7a-4860-bf57-8153ff3a210a" targetNamespace="http://schemas.microsoft.com/office/2006/metadata/properties" ma:root="true" ma:fieldsID="c586b29f675b82886414270cf315a0d1" ns2:_="" ns3:_="">
    <xsd:import namespace="53292dda-03c3-4977-bff8-bb8e9ba9cad7"/>
    <xsd:import namespace="c866c9ed-2f7a-4860-bf57-8153ff3a210a"/>
    <xsd:element name="properties">
      <xsd:complexType>
        <xsd:sequence>
          <xsd:element name="documentManagement">
            <xsd:complexType>
              <xsd:all>
                <xsd:element ref="ns2:PageCount" minOccurs="0"/>
                <xsd:element ref="ns2:AssetStage" minOccurs="0"/>
                <xsd:element ref="ns2:DaysAllocated" minOccurs="0"/>
                <xsd:element ref="ns2:Priority" minOccurs="0"/>
                <xsd:element ref="ns2:Proces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sset_x0020_Number" minOccurs="0"/>
                <xsd:element ref="ns2:Asset_x0020_Type" minOccurs="0"/>
                <xsd:element ref="ns2:Category" minOccurs="0"/>
                <xsd:element ref="ns2:Early_x0020_Access" minOccurs="0"/>
                <xsd:element ref="ns2:Plagiarism_x0020_Originality" minOccurs="0"/>
                <xsd:element ref="ns2:TR_x0020_Score" minOccurs="0"/>
                <xsd:element ref="ns2:Notes0" minOccurs="0"/>
                <xsd:element ref="ns2:Reviewer" minOccurs="0"/>
                <xsd:element ref="ns2:TR_x0020_Name_x0020_1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SafisComment" minOccurs="0"/>
                <xsd:element ref="ns2:MediaLengthInSeconds" minOccurs="0"/>
                <xsd:element ref="ns2:MediaServiceBillingMetadata" minOccurs="0"/>
                <xsd:element ref="ns2:Template" minOccurs="0"/>
                <xsd:element ref="ns2:Draft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92dda-03c3-4977-bff8-bb8e9ba9cad7" elementFormDefault="qualified">
    <xsd:import namespace="http://schemas.microsoft.com/office/2006/documentManagement/types"/>
    <xsd:import namespace="http://schemas.microsoft.com/office/infopath/2007/PartnerControls"/>
    <xsd:element name="PageCount" ma:index="8" nillable="true" ma:displayName="Page Count" ma:decimals="0" ma:format="Dropdown" ma:internalName="PageCount" ma:percentage="FALSE">
      <xsd:simpleType>
        <xsd:restriction base="dms:Number"/>
      </xsd:simpleType>
    </xsd:element>
    <xsd:element name="AssetStage" ma:index="9" nillable="true" ma:displayName="Asset Stage" ma:format="Dropdown" ma:internalName="AssetStage">
      <xsd:simpleType>
        <xsd:union memberTypes="dms:Text">
          <xsd:simpleType>
            <xsd:restriction base="dms:Choice">
              <xsd:enumeration value="Preliminary Draft In"/>
              <xsd:enumeration value="Placed for Image Check"/>
              <xsd:enumeration value="Regenerate for Image Check"/>
              <xsd:enumeration value="1st Preliminary Draft Revision"/>
              <xsd:enumeration value="1st Revision Submission"/>
              <xsd:enumeration value="2nd Preliminary Draft Revision"/>
              <xsd:enumeration value="2nd Revision Submission"/>
              <xsd:enumeration value="3rd Preliminary Draft Revision"/>
              <xsd:enumeration value="3rd Revision Submission"/>
              <xsd:enumeration value="Preliminary Draft Acceptance"/>
              <xsd:enumeration value="Draft Ready for Review"/>
              <xsd:enumeration value="Technical Review Sent"/>
              <xsd:enumeration value="Technical Review Received"/>
              <xsd:enumeration value="Rewrites Ready"/>
              <xsd:enumeration value="Rewrites Sent"/>
              <xsd:enumeration value="Final Draft Submission"/>
              <xsd:enumeration value="Final Draft Revision"/>
              <xsd:enumeration value="Final Draft Revision Received"/>
              <xsd:enumeration value="Final Draft Acceptance"/>
              <xsd:enumeration value="Technical Editing"/>
              <xsd:enumeration value="Copy Editing Done"/>
              <xsd:enumeration value="Placed for Indexing"/>
              <xsd:enumeration value="Indexed"/>
              <xsd:enumeration value="Placed for Layout Check"/>
              <xsd:enumeration value="Regenerate for Layout Check"/>
              <xsd:enumeration value="Layouts"/>
              <xsd:enumeration value="Proof Read Submission"/>
              <xsd:enumeration value="Proof Reading Done"/>
              <xsd:enumeration value="PR - Checks"/>
              <xsd:enumeration value="Prefinals Ready"/>
              <xsd:enumeration value="Prefinals Sent"/>
              <xsd:enumeration value="Prefinals Received"/>
              <xsd:enumeration value="Final Review"/>
              <xsd:enumeration value="Finals Completed"/>
              <xsd:enumeration value="Ready For Final Checks"/>
              <xsd:enumeration value="​Indexer Finalization"/>
              <xsd:enumeration value="​CE Finalization"/>
              <xsd:enumeration value="​TE Finalization"/>
              <xsd:enumeration value="​Production Designer Finalization"/>
              <xsd:enumeration value="Porfolio Director - Checks"/>
              <xsd:enumeration value="Regenerate Club Book"/>
              <xsd:enumeration value="Ready For Index Finals"/>
              <xsd:enumeration value="Generate Final Files"/>
              <xsd:enumeration value="Ready For Upload"/>
              <xsd:enumeration value="​Upload"/>
              <xsd:enumeration value="​Graphics and Code Bundle Complete"/>
              <xsd:enumeration value="​Post Upload"/>
              <xsd:enumeration value="​Published"/>
              <xsd:enumeration value="Image Redraw"/>
              <xsd:enumeration value="Image Check"/>
            </xsd:restriction>
          </xsd:simpleType>
        </xsd:union>
      </xsd:simpleType>
    </xsd:element>
    <xsd:element name="DaysAllocated" ma:index="10" nillable="true" ma:displayName="Days Allocated" ma:decimals="0" ma:default="1" ma:format="Dropdown" ma:internalName="DaysAllocated" ma:percentage="FALSE">
      <xsd:simpleType>
        <xsd:restriction base="dms:Number"/>
      </xsd:simpleType>
    </xsd:element>
    <xsd:element name="Priority" ma:index="11" nillable="true" ma:displayName="Priority" ma:default="0" ma:internalName="Priority">
      <xsd:simpleType>
        <xsd:restriction base="dms:Boolean"/>
      </xsd:simpleType>
    </xsd:element>
    <xsd:element name="Process" ma:index="12" nillable="true" ma:displayName="Process" ma:default="CE" ma:format="Dropdown" ma:internalName="Process">
      <xsd:simpleType>
        <xsd:restriction base="dms:Choice">
          <xsd:enumeration value="CE"/>
          <xsd:enumeration value="LSE"/>
          <xsd:enumeration value="DCE"/>
          <xsd:enumeration value="WPR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sset_x0020_Number" ma:index="17" nillable="true" ma:displayName="Asset Number" ma:description="This is the asset number of the project and no asset type should have same numbers" ma:format="Dropdown" ma:internalName="Asset_x0020_Number">
      <xsd:simpleType>
        <xsd:union memberTypes="dms:Text">
          <xsd:simpleType>
            <xsd:restriction base="dms:Choice">
              <xsd:enumeration value="1"/>
              <xsd:enumeration value="2"/>
              <xsd:enumeration value="3"/>
              <xsd:enumeration value="4"/>
              <xsd:enumeration value="5"/>
              <xsd:enumeration value="6"/>
              <xsd:enumeration value="7"/>
              <xsd:enumeration value="8"/>
              <xsd:enumeration value="9"/>
              <xsd:enumeration value="10"/>
              <xsd:enumeration value="11"/>
              <xsd:enumeration value="12"/>
              <xsd:enumeration value="13"/>
              <xsd:enumeration value="14"/>
              <xsd:enumeration value="15"/>
              <xsd:enumeration value="16"/>
              <xsd:enumeration value="17"/>
              <xsd:enumeration value="18"/>
              <xsd:enumeration value="19"/>
              <xsd:enumeration value="20"/>
              <xsd:enumeration value="21"/>
              <xsd:enumeration value="22"/>
              <xsd:enumeration value="23"/>
              <xsd:enumeration value="24"/>
              <xsd:enumeration value="25"/>
              <xsd:enumeration value="26"/>
              <xsd:enumeration value="27"/>
              <xsd:enumeration value="28"/>
              <xsd:enumeration value="29"/>
              <xsd:enumeration value="30"/>
              <xsd:enumeration value="31"/>
              <xsd:enumeration value="32"/>
              <xsd:enumeration value="33"/>
              <xsd:enumeration value="34"/>
              <xsd:enumeration value="35"/>
              <xsd:enumeration value="36"/>
              <xsd:enumeration value="37"/>
              <xsd:enumeration value="38"/>
              <xsd:enumeration value="39"/>
              <xsd:enumeration value="40"/>
            </xsd:restriction>
          </xsd:simpleType>
        </xsd:union>
      </xsd:simpleType>
    </xsd:element>
    <xsd:element name="Asset_x0020_Type" ma:index="18" nillable="true" ma:displayName="Asset Type" ma:description="This is the type of Asset related to the product development" ma:format="Dropdown" ma:internalName="Asset_x0020_Type">
      <xsd:simpleType>
        <xsd:restriction base="dms:Choice">
          <xsd:enumeration value="Chapter"/>
          <xsd:enumeration value="Video"/>
          <xsd:enumeration value="Index"/>
          <xsd:enumeration value="Front Matter"/>
          <xsd:enumeration value="Back Matter"/>
          <xsd:enumeration value="Code"/>
          <xsd:enumeration value="Book"/>
          <xsd:enumeration value="Graphic"/>
          <xsd:enumeration value="Other"/>
        </xsd:restriction>
      </xsd:simpleType>
    </xsd:element>
    <xsd:element name="Category" ma:index="19" nillable="true" ma:displayName="Category" ma:format="Dropdown" ma:internalName="Category">
      <xsd:simpleType>
        <xsd:restriction base="dms:Choice">
          <xsd:enumeration value="Cybersecurity"/>
          <xsd:enumeration value="Data Engineering"/>
          <xsd:enumeration value="Data Science"/>
          <xsd:enumeration value="Embedded Systems Development"/>
          <xsd:enumeration value="Game Development"/>
          <xsd:enumeration value="LLM Engineering"/>
          <xsd:enumeration value="Software Engineering and Architecture"/>
          <xsd:enumeration value="Systems Administration and Networking"/>
          <xsd:enumeration value="Tech Powered Pro"/>
          <xsd:enumeration value="Web &amp; Application Development"/>
        </xsd:restriction>
      </xsd:simpleType>
    </xsd:element>
    <xsd:element name="Early_x0020_Access" ma:index="20" nillable="true" ma:displayName="Early Access" ma:default="0" ma:description="This is an option which you select when you want the chapter to be a part of the Early Access" ma:internalName="Early_x0020_Access">
      <xsd:simpleType>
        <xsd:restriction base="dms:Boolean"/>
      </xsd:simpleType>
    </xsd:element>
    <xsd:element name="Plagiarism_x0020_Originality" ma:index="21" nillable="true" ma:displayName="Plagiarism Originality" ma:description="This is a column to fill the plagiarism originality scores" ma:internalName="Plagiarism_x0020_Originality">
      <xsd:simpleType>
        <xsd:restriction base="dms:Number"/>
      </xsd:simpleType>
    </xsd:element>
    <xsd:element name="TR_x0020_Score" ma:index="22" nillable="true" ma:displayName="TR Score" ma:decimals="1" ma:internalName="TR_x0020_Score">
      <xsd:simpleType>
        <xsd:restriction base="dms:Number">
          <xsd:maxInclusive value="10"/>
          <xsd:minInclusive value="1"/>
        </xsd:restriction>
      </xsd:simpleType>
    </xsd:element>
    <xsd:element name="Notes0" ma:index="23" nillable="true" ma:displayName="Notes" ma:internalName="Notes0">
      <xsd:simpleType>
        <xsd:restriction base="dms:Text">
          <xsd:maxLength value="255"/>
        </xsd:restriction>
      </xsd:simpleType>
    </xsd:element>
    <xsd:element name="Reviewer" ma:index="24" nillable="true" ma:displayName="Reviewer" ma:format="Dropdown" ma:internalName="Reviewer">
      <xsd:simpleType>
        <xsd:restriction base="dms:Text">
          <xsd:maxLength value="255"/>
        </xsd:restriction>
      </xsd:simpleType>
    </xsd:element>
    <xsd:element name="TR_x0020_Name_x0020_1" ma:index="25" nillable="true" ma:displayName="TR Name 1" ma:description="&quot;attack&quot; in &quot;Compressor&quot; bullet point&#10;&#10;I am keeping this highlighted so that I can explain what Attack (technical sound term) means in the Glossary." ma:internalName="TR_x0020_Name_x0020_1">
      <xsd:simpleType>
        <xsd:restriction base="dms:Note">
          <xsd:maxLength value="255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3" nillable="true" ma:displayName="Location" ma:description="" ma:indexed="true" ma:internalName="MediaServiceLocation" ma:readOnly="true">
      <xsd:simpleType>
        <xsd:restriction base="dms:Text"/>
      </xsd:simpleType>
    </xsd:element>
    <xsd:element name="SafisComment" ma:index="34" nillable="true" ma:displayName="Safis Comment" ma:format="Dropdown" ma:internalName="SafisComment">
      <xsd:simpleType>
        <xsd:restriction base="dms:Choice">
          <xsd:enumeration value="Same Day TAT"/>
          <xsd:enumeration value="One Day TAT"/>
          <xsd:enumeration value="ReCEing"/>
          <xsd:enumeration value="Same Day TAT, ReCEing"/>
          <xsd:enumeration value="One Day TAT, ReCEing"/>
        </xsd:restriction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mplate" ma:index="37" nillable="true" ma:displayName="Template" ma:format="Dropdown" ma:internalName="Template">
      <xsd:simpleType>
        <xsd:restriction base="dms:Choice">
          <xsd:enumeration value="PACKT"/>
          <xsd:enumeration value="Explorer"/>
          <xsd:enumeration value="PEN"/>
        </xsd:restriction>
      </xsd:simpleType>
    </xsd:element>
    <xsd:element name="Draftstage" ma:index="38" nillable="true" ma:displayName="Draft stage" ma:format="Dropdown" ma:internalName="Draftstag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6c9ed-2f7a-4860-bf57-8153ff3a210a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b0b99e7b-2d5c-4d76-8978-e279b984ef45}" ma:internalName="TaxCatchAll" ma:showField="CatchAllData" ma:web="c866c9ed-2f7a-4860-bf57-8153ff3a21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793AED-79A6-4123-AFFE-304895965754}">
  <ds:schemaRefs>
    <ds:schemaRef ds:uri="http://schemas.microsoft.com/office/2006/metadata/properties"/>
    <ds:schemaRef ds:uri="http://schemas.microsoft.com/office/infopath/2007/PartnerControls"/>
    <ds:schemaRef ds:uri="c866c9ed-2f7a-4860-bf57-8153ff3a210a"/>
    <ds:schemaRef ds:uri="f8307eca-1dea-4065-8cf2-96383bda08c3"/>
  </ds:schemaRefs>
</ds:datastoreItem>
</file>

<file path=customXml/itemProps2.xml><?xml version="1.0" encoding="utf-8"?>
<ds:datastoreItem xmlns:ds="http://schemas.openxmlformats.org/officeDocument/2006/customXml" ds:itemID="{CA179469-CA1F-4CD8-AF50-473D29B289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9F09E1-54C1-41C2-A991-8D332C8C6F54}"/>
</file>

<file path=docProps/app.xml><?xml version="1.0" encoding="utf-8"?>
<Properties xmlns="http://schemas.openxmlformats.org/officeDocument/2006/extended-properties" xmlns:vt="http://schemas.openxmlformats.org/officeDocument/2006/docPropsVTypes">
  <Template>Packt_Author_Normal_Template.dotm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Ketan Kamble</dc:creator>
  <cp:keywords/>
  <dc:description/>
  <cp:lastModifiedBy>Ketan Kamble</cp:lastModifiedBy>
  <cp:revision>1</cp:revision>
  <dcterms:created xsi:type="dcterms:W3CDTF">2025-05-29T10:57:00Z</dcterms:created>
  <dcterms:modified xsi:type="dcterms:W3CDTF">2025-05-29T10:57:00Z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0x010100F28CD1E3B10FD647B2C00F8D5CAE40C5</vt:lpwstr>
  </property>
  <property fmtid="{D5CDD505-2E9C-101B-9397-08002B2CF9AE}" pid="3" name="MediaServiceImageTags">
    <vt:lpwstr/>
  </property>
  <property fmtid="{D5CDD505-2E9C-101B-9397-08002B2CF9AE}" pid="4" name="Early Access">
    <vt:bool>false</vt:bool>
  </property>
  <property fmtid="{D5CDD505-2E9C-101B-9397-08002B2CF9AE}" pid="5" name="NameoftheTR">
    <vt:lpwstr/>
  </property>
  <property fmtid="{D5CDD505-2E9C-101B-9397-08002B2CF9AE}" pid="6" name="DaysAllocated">
    <vt:r8>1</vt:r8>
  </property>
</Properties>
</file>